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9C7661" w14:textId="77777777" w:rsidR="00563A95" w:rsidRPr="00563A95" w:rsidRDefault="00563A95" w:rsidP="00563A95">
      <w:pPr>
        <w:tabs>
          <w:tab w:val="right" w:pos="9214"/>
        </w:tabs>
        <w:jc w:val="both"/>
        <w:rPr>
          <w:rFonts w:asciiTheme="majorHAnsi" w:hAnsiTheme="majorHAnsi" w:cstheme="majorHAnsi"/>
          <w:szCs w:val="22"/>
          <w:lang w:val="fr-FR"/>
        </w:rPr>
      </w:pPr>
      <w:r w:rsidRPr="00563A95">
        <w:rPr>
          <w:rFonts w:asciiTheme="majorHAnsi" w:hAnsiTheme="majorHAnsi" w:cstheme="majorHAnsi"/>
          <w:noProof/>
          <w:szCs w:val="22"/>
          <w:vertAlign w:val="subscript"/>
        </w:rPr>
        <w:drawing>
          <wp:inline distT="0" distB="0" distL="0" distR="0" wp14:anchorId="4BA2C932" wp14:editId="3F0D6BB0">
            <wp:extent cx="5943600" cy="36137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1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63A1C" w14:textId="77777777" w:rsidR="00563A95" w:rsidRPr="00563A95" w:rsidRDefault="00563A95" w:rsidP="00563A95">
      <w:pPr>
        <w:tabs>
          <w:tab w:val="right" w:pos="9214"/>
        </w:tabs>
        <w:jc w:val="center"/>
        <w:rPr>
          <w:rFonts w:asciiTheme="majorHAnsi" w:hAnsiTheme="majorHAnsi" w:cstheme="majorHAnsi"/>
          <w:szCs w:val="22"/>
          <w:vertAlign w:val="subscript"/>
        </w:rPr>
      </w:pPr>
    </w:p>
    <w:p w14:paraId="6FA019F6" w14:textId="77777777" w:rsidR="00563A95" w:rsidRPr="00563A95" w:rsidRDefault="00563A95" w:rsidP="00563A95">
      <w:pPr>
        <w:tabs>
          <w:tab w:val="right" w:pos="9214"/>
        </w:tabs>
        <w:jc w:val="center"/>
        <w:rPr>
          <w:rFonts w:asciiTheme="majorHAnsi" w:hAnsiTheme="majorHAnsi" w:cstheme="majorHAnsi"/>
          <w:szCs w:val="22"/>
        </w:rPr>
      </w:pPr>
    </w:p>
    <w:p w14:paraId="4E6383FC" w14:textId="77777777" w:rsidR="00563A95" w:rsidRPr="00563A95" w:rsidRDefault="00563A95" w:rsidP="00563A95">
      <w:pPr>
        <w:tabs>
          <w:tab w:val="right" w:pos="9214"/>
        </w:tabs>
        <w:jc w:val="center"/>
        <w:rPr>
          <w:rFonts w:asciiTheme="majorHAnsi" w:hAnsiTheme="majorHAnsi" w:cstheme="majorHAnsi"/>
          <w:noProof/>
          <w:szCs w:val="22"/>
        </w:rPr>
      </w:pPr>
      <w:r w:rsidRPr="00563A95">
        <w:rPr>
          <w:rFonts w:asciiTheme="majorHAnsi" w:hAnsiTheme="majorHAnsi" w:cstheme="majorHAnsi"/>
          <w:noProof/>
          <w:szCs w:val="22"/>
        </w:rPr>
        <w:drawing>
          <wp:inline distT="0" distB="0" distL="0" distR="0" wp14:anchorId="00E927B1" wp14:editId="0BA4623C">
            <wp:extent cx="6109335" cy="3526155"/>
            <wp:effectExtent l="0" t="0" r="571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09335" cy="3526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B3715" w14:textId="77777777" w:rsidR="00563A95" w:rsidRPr="00563A95" w:rsidRDefault="00563A95" w:rsidP="00563A95">
      <w:pPr>
        <w:tabs>
          <w:tab w:val="right" w:pos="9214"/>
        </w:tabs>
        <w:jc w:val="center"/>
        <w:rPr>
          <w:rFonts w:asciiTheme="majorHAnsi" w:hAnsiTheme="majorHAnsi" w:cstheme="majorHAnsi"/>
          <w:noProof/>
          <w:szCs w:val="22"/>
        </w:rPr>
      </w:pPr>
    </w:p>
    <w:p w14:paraId="410D06FB" w14:textId="77777777" w:rsidR="00563A95" w:rsidRPr="00563A95" w:rsidRDefault="00563A95" w:rsidP="00563A95">
      <w:pPr>
        <w:tabs>
          <w:tab w:val="right" w:pos="9214"/>
        </w:tabs>
        <w:jc w:val="center"/>
        <w:rPr>
          <w:rFonts w:asciiTheme="majorHAnsi" w:hAnsiTheme="majorHAnsi" w:cstheme="majorHAnsi"/>
          <w:noProof/>
          <w:szCs w:val="22"/>
        </w:rPr>
      </w:pPr>
      <w:bookmarkStart w:id="0" w:name="_GoBack"/>
      <w:bookmarkEnd w:id="0"/>
    </w:p>
    <w:sectPr w:rsidR="00563A95" w:rsidRPr="00563A95" w:rsidSect="006D74FF">
      <w:headerReference w:type="default" r:id="rId10"/>
      <w:footerReference w:type="default" r:id="rId11"/>
      <w:pgSz w:w="11907" w:h="16840"/>
      <w:pgMar w:top="680" w:right="851" w:bottom="68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937D8" w14:textId="77777777" w:rsidR="00854C0B" w:rsidRDefault="00854C0B">
      <w:r>
        <w:separator/>
      </w:r>
    </w:p>
  </w:endnote>
  <w:endnote w:type="continuationSeparator" w:id="0">
    <w:p w14:paraId="15781BC6" w14:textId="77777777" w:rsidR="00854C0B" w:rsidRDefault="00854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35629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6CBBC0" w14:textId="0E67FAD9" w:rsidR="006F6A70" w:rsidRDefault="006F6A7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66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66B928F" w14:textId="77777777" w:rsidR="006F6A70" w:rsidRDefault="006F6A70">
    <w:pPr>
      <w:pStyle w:val="Footer"/>
      <w:ind w:right="19"/>
      <w:jc w:val="right"/>
      <w:rPr>
        <w:lang w:val="vi-V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CC1DB1" w14:textId="77777777" w:rsidR="00854C0B" w:rsidRDefault="00854C0B">
      <w:r>
        <w:separator/>
      </w:r>
    </w:p>
  </w:footnote>
  <w:footnote w:type="continuationSeparator" w:id="0">
    <w:p w14:paraId="2E719117" w14:textId="77777777" w:rsidR="00854C0B" w:rsidRDefault="00854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07D19" w14:textId="77777777" w:rsidR="006F6A70" w:rsidRDefault="006F6A70" w:rsidP="00CF78F9">
    <w:pPr>
      <w:jc w:val="center"/>
      <w:rPr>
        <w:sz w:val="14"/>
      </w:rPr>
    </w:pPr>
  </w:p>
  <w:p w14:paraId="1E3C17BA" w14:textId="77777777" w:rsidR="006F6A70" w:rsidRDefault="006F6A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F3E2A"/>
    <w:multiLevelType w:val="hybridMultilevel"/>
    <w:tmpl w:val="1A9086F2"/>
    <w:lvl w:ilvl="0" w:tplc="C9BCDDB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973584"/>
    <w:multiLevelType w:val="multilevel"/>
    <w:tmpl w:val="089735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F46E35"/>
    <w:multiLevelType w:val="hybridMultilevel"/>
    <w:tmpl w:val="3D66DCC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148D1"/>
    <w:multiLevelType w:val="hybridMultilevel"/>
    <w:tmpl w:val="9CA28162"/>
    <w:lvl w:ilvl="0" w:tplc="6BA29BCE">
      <w:numFmt w:val="bullet"/>
      <w:lvlText w:val="-"/>
      <w:lvlJc w:val="left"/>
      <w:pPr>
        <w:ind w:left="900" w:hanging="5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241BC"/>
    <w:multiLevelType w:val="multilevel"/>
    <w:tmpl w:val="1BF241BC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left" w:pos="-5940"/>
        </w:tabs>
        <w:ind w:left="-59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220"/>
        </w:tabs>
        <w:ind w:left="-5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500"/>
        </w:tabs>
        <w:ind w:left="-45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780"/>
        </w:tabs>
        <w:ind w:left="-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060"/>
        </w:tabs>
        <w:ind w:left="-3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340"/>
        </w:tabs>
        <w:ind w:left="-23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620"/>
        </w:tabs>
        <w:ind w:left="-16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900"/>
        </w:tabs>
        <w:ind w:left="-900" w:hanging="360"/>
      </w:pPr>
      <w:rPr>
        <w:rFonts w:ascii="Wingdings" w:hAnsi="Wingdings" w:hint="default"/>
      </w:rPr>
    </w:lvl>
  </w:abstractNum>
  <w:abstractNum w:abstractNumId="5" w15:restartNumberingAfterBreak="0">
    <w:nsid w:val="1E2D62D4"/>
    <w:multiLevelType w:val="hybridMultilevel"/>
    <w:tmpl w:val="66068E4C"/>
    <w:lvl w:ilvl="0" w:tplc="4C6C502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29DD3744"/>
    <w:multiLevelType w:val="hybridMultilevel"/>
    <w:tmpl w:val="7A82601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650E9"/>
    <w:multiLevelType w:val="multilevel"/>
    <w:tmpl w:val="2D1650E9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  <w:color w:val="00000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25437"/>
    <w:multiLevelType w:val="multilevel"/>
    <w:tmpl w:val="201EA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7071D3"/>
    <w:multiLevelType w:val="multilevel"/>
    <w:tmpl w:val="307071D3"/>
    <w:lvl w:ilvl="0">
      <w:start w:val="4"/>
      <w:numFmt w:val="upperRoman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left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3DDE30D1"/>
    <w:multiLevelType w:val="hybridMultilevel"/>
    <w:tmpl w:val="FD0A109C"/>
    <w:lvl w:ilvl="0" w:tplc="37A4D81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1D0932"/>
    <w:multiLevelType w:val="hybridMultilevel"/>
    <w:tmpl w:val="C4A2339C"/>
    <w:lvl w:ilvl="0" w:tplc="C9BCDDB8">
      <w:start w:val="2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B3F0748"/>
    <w:multiLevelType w:val="multilevel"/>
    <w:tmpl w:val="4B3F0748"/>
    <w:lvl w:ilvl="0">
      <w:start w:val="1"/>
      <w:numFmt w:val="upperRoman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left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4E957E1B"/>
    <w:multiLevelType w:val="multilevel"/>
    <w:tmpl w:val="4E957E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A4003"/>
    <w:multiLevelType w:val="hybridMultilevel"/>
    <w:tmpl w:val="34AE4100"/>
    <w:lvl w:ilvl="0" w:tplc="1AA0ADB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6D7CCF"/>
    <w:multiLevelType w:val="hybridMultilevel"/>
    <w:tmpl w:val="2DDA87EA"/>
    <w:lvl w:ilvl="0" w:tplc="D3EE05C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120E54"/>
    <w:multiLevelType w:val="hybridMultilevel"/>
    <w:tmpl w:val="93EEA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C414A6"/>
    <w:multiLevelType w:val="multilevel"/>
    <w:tmpl w:val="6EC414A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991202"/>
    <w:multiLevelType w:val="hybridMultilevel"/>
    <w:tmpl w:val="10A2530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F73D1B"/>
    <w:multiLevelType w:val="hybridMultilevel"/>
    <w:tmpl w:val="FABC9490"/>
    <w:lvl w:ilvl="0" w:tplc="C9BCDD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7"/>
  </w:num>
  <w:num w:numId="5">
    <w:abstractNumId w:val="1"/>
  </w:num>
  <w:num w:numId="6">
    <w:abstractNumId w:val="13"/>
  </w:num>
  <w:num w:numId="7">
    <w:abstractNumId w:val="17"/>
  </w:num>
  <w:num w:numId="8">
    <w:abstractNumId w:val="9"/>
  </w:num>
  <w:num w:numId="9">
    <w:abstractNumId w:val="16"/>
  </w:num>
  <w:num w:numId="10">
    <w:abstractNumId w:val="19"/>
  </w:num>
  <w:num w:numId="11">
    <w:abstractNumId w:val="3"/>
  </w:num>
  <w:num w:numId="12">
    <w:abstractNumId w:val="11"/>
  </w:num>
  <w:num w:numId="13">
    <w:abstractNumId w:val="0"/>
  </w:num>
  <w:num w:numId="14">
    <w:abstractNumId w:val="15"/>
  </w:num>
  <w:num w:numId="15">
    <w:abstractNumId w:val="6"/>
  </w:num>
  <w:num w:numId="16">
    <w:abstractNumId w:val="18"/>
  </w:num>
  <w:num w:numId="17">
    <w:abstractNumId w:val="10"/>
  </w:num>
  <w:num w:numId="18">
    <w:abstractNumId w:val="2"/>
  </w:num>
  <w:num w:numId="19">
    <w:abstractNumId w:val="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hideSpellingErrors/>
  <w:proofState w:spelling="clean" w:grammar="clean"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7D7B5D"/>
    <w:rsid w:val="00000BED"/>
    <w:rsid w:val="00002094"/>
    <w:rsid w:val="00007B1E"/>
    <w:rsid w:val="0001014A"/>
    <w:rsid w:val="00011DA2"/>
    <w:rsid w:val="00014C72"/>
    <w:rsid w:val="00020635"/>
    <w:rsid w:val="000211A8"/>
    <w:rsid w:val="00021407"/>
    <w:rsid w:val="00026AD0"/>
    <w:rsid w:val="00026CBA"/>
    <w:rsid w:val="00026D54"/>
    <w:rsid w:val="00027455"/>
    <w:rsid w:val="0003155B"/>
    <w:rsid w:val="00032164"/>
    <w:rsid w:val="00032390"/>
    <w:rsid w:val="0003260C"/>
    <w:rsid w:val="00032CB6"/>
    <w:rsid w:val="00033C57"/>
    <w:rsid w:val="000358C2"/>
    <w:rsid w:val="00040337"/>
    <w:rsid w:val="000415A7"/>
    <w:rsid w:val="00042003"/>
    <w:rsid w:val="000423A4"/>
    <w:rsid w:val="000444F4"/>
    <w:rsid w:val="0004634D"/>
    <w:rsid w:val="00047D8A"/>
    <w:rsid w:val="000508F1"/>
    <w:rsid w:val="00051070"/>
    <w:rsid w:val="00051185"/>
    <w:rsid w:val="000517B8"/>
    <w:rsid w:val="00053140"/>
    <w:rsid w:val="00055308"/>
    <w:rsid w:val="0006230D"/>
    <w:rsid w:val="0006457B"/>
    <w:rsid w:val="000648B3"/>
    <w:rsid w:val="000663F5"/>
    <w:rsid w:val="00066541"/>
    <w:rsid w:val="00072081"/>
    <w:rsid w:val="000732B5"/>
    <w:rsid w:val="00073BA7"/>
    <w:rsid w:val="00075982"/>
    <w:rsid w:val="000807CB"/>
    <w:rsid w:val="000829FB"/>
    <w:rsid w:val="00084BA5"/>
    <w:rsid w:val="0008524C"/>
    <w:rsid w:val="00085AE5"/>
    <w:rsid w:val="0008636C"/>
    <w:rsid w:val="00091CB3"/>
    <w:rsid w:val="0009606F"/>
    <w:rsid w:val="00096C57"/>
    <w:rsid w:val="0009706A"/>
    <w:rsid w:val="0009771A"/>
    <w:rsid w:val="000A1D0D"/>
    <w:rsid w:val="000A20F7"/>
    <w:rsid w:val="000A2BFC"/>
    <w:rsid w:val="000A3121"/>
    <w:rsid w:val="000A3454"/>
    <w:rsid w:val="000A73B8"/>
    <w:rsid w:val="000A795B"/>
    <w:rsid w:val="000B1572"/>
    <w:rsid w:val="000B1B9E"/>
    <w:rsid w:val="000B4F4D"/>
    <w:rsid w:val="000B51BB"/>
    <w:rsid w:val="000B5AD1"/>
    <w:rsid w:val="000B6467"/>
    <w:rsid w:val="000B6A9C"/>
    <w:rsid w:val="000B75B8"/>
    <w:rsid w:val="000C065E"/>
    <w:rsid w:val="000C389D"/>
    <w:rsid w:val="000D31CA"/>
    <w:rsid w:val="000D3482"/>
    <w:rsid w:val="000D4C13"/>
    <w:rsid w:val="000D6094"/>
    <w:rsid w:val="000D717B"/>
    <w:rsid w:val="000E0656"/>
    <w:rsid w:val="000E49CF"/>
    <w:rsid w:val="000E4C2F"/>
    <w:rsid w:val="000E57B5"/>
    <w:rsid w:val="000F2802"/>
    <w:rsid w:val="000F29A6"/>
    <w:rsid w:val="000F3062"/>
    <w:rsid w:val="000F45A0"/>
    <w:rsid w:val="000F4E10"/>
    <w:rsid w:val="000F64B6"/>
    <w:rsid w:val="000F703F"/>
    <w:rsid w:val="000F77A4"/>
    <w:rsid w:val="00100040"/>
    <w:rsid w:val="001043CF"/>
    <w:rsid w:val="0010447B"/>
    <w:rsid w:val="00105303"/>
    <w:rsid w:val="00105A22"/>
    <w:rsid w:val="00106166"/>
    <w:rsid w:val="001164FA"/>
    <w:rsid w:val="00117D20"/>
    <w:rsid w:val="00121922"/>
    <w:rsid w:val="00122C99"/>
    <w:rsid w:val="00123848"/>
    <w:rsid w:val="00125603"/>
    <w:rsid w:val="001262E2"/>
    <w:rsid w:val="001313C7"/>
    <w:rsid w:val="00132945"/>
    <w:rsid w:val="00133A0E"/>
    <w:rsid w:val="00133A2E"/>
    <w:rsid w:val="001342DF"/>
    <w:rsid w:val="0013697F"/>
    <w:rsid w:val="0013765C"/>
    <w:rsid w:val="001418C3"/>
    <w:rsid w:val="00142124"/>
    <w:rsid w:val="00142298"/>
    <w:rsid w:val="001426B0"/>
    <w:rsid w:val="00142FEC"/>
    <w:rsid w:val="00144D7D"/>
    <w:rsid w:val="001453DB"/>
    <w:rsid w:val="00145511"/>
    <w:rsid w:val="00147142"/>
    <w:rsid w:val="0014726B"/>
    <w:rsid w:val="00147791"/>
    <w:rsid w:val="00147F6A"/>
    <w:rsid w:val="001503A0"/>
    <w:rsid w:val="001503F4"/>
    <w:rsid w:val="00153A8E"/>
    <w:rsid w:val="00153E51"/>
    <w:rsid w:val="0015451E"/>
    <w:rsid w:val="001551EF"/>
    <w:rsid w:val="0015615E"/>
    <w:rsid w:val="0015650C"/>
    <w:rsid w:val="0015663C"/>
    <w:rsid w:val="00157F3A"/>
    <w:rsid w:val="001603D8"/>
    <w:rsid w:val="00161059"/>
    <w:rsid w:val="001618DD"/>
    <w:rsid w:val="00161AA2"/>
    <w:rsid w:val="00164837"/>
    <w:rsid w:val="001713EC"/>
    <w:rsid w:val="00171543"/>
    <w:rsid w:val="0017487E"/>
    <w:rsid w:val="00176677"/>
    <w:rsid w:val="00182A9A"/>
    <w:rsid w:val="0018532D"/>
    <w:rsid w:val="00187781"/>
    <w:rsid w:val="00187839"/>
    <w:rsid w:val="0019020E"/>
    <w:rsid w:val="00190628"/>
    <w:rsid w:val="00191631"/>
    <w:rsid w:val="00191D41"/>
    <w:rsid w:val="00192D2B"/>
    <w:rsid w:val="00194F3D"/>
    <w:rsid w:val="0019537F"/>
    <w:rsid w:val="00196458"/>
    <w:rsid w:val="001972F5"/>
    <w:rsid w:val="001976BB"/>
    <w:rsid w:val="001A2C1C"/>
    <w:rsid w:val="001A3BB2"/>
    <w:rsid w:val="001A418C"/>
    <w:rsid w:val="001A4E57"/>
    <w:rsid w:val="001B40D0"/>
    <w:rsid w:val="001B4241"/>
    <w:rsid w:val="001B4B63"/>
    <w:rsid w:val="001B6B84"/>
    <w:rsid w:val="001C1206"/>
    <w:rsid w:val="001C5A73"/>
    <w:rsid w:val="001C5D92"/>
    <w:rsid w:val="001D0924"/>
    <w:rsid w:val="001D2DAD"/>
    <w:rsid w:val="001D3EB0"/>
    <w:rsid w:val="001D4829"/>
    <w:rsid w:val="001D5419"/>
    <w:rsid w:val="001D6937"/>
    <w:rsid w:val="001E0632"/>
    <w:rsid w:val="001E0793"/>
    <w:rsid w:val="001E15ED"/>
    <w:rsid w:val="001E2692"/>
    <w:rsid w:val="001E4A14"/>
    <w:rsid w:val="001F2340"/>
    <w:rsid w:val="001F596E"/>
    <w:rsid w:val="0020005D"/>
    <w:rsid w:val="00201BD0"/>
    <w:rsid w:val="00201C25"/>
    <w:rsid w:val="002034F5"/>
    <w:rsid w:val="00206178"/>
    <w:rsid w:val="00211428"/>
    <w:rsid w:val="00212527"/>
    <w:rsid w:val="00212F48"/>
    <w:rsid w:val="002134D4"/>
    <w:rsid w:val="0021451E"/>
    <w:rsid w:val="00214AF0"/>
    <w:rsid w:val="00216065"/>
    <w:rsid w:val="00216509"/>
    <w:rsid w:val="00220076"/>
    <w:rsid w:val="00220E97"/>
    <w:rsid w:val="00226B06"/>
    <w:rsid w:val="00230740"/>
    <w:rsid w:val="00230B1B"/>
    <w:rsid w:val="00232E29"/>
    <w:rsid w:val="002344B1"/>
    <w:rsid w:val="002347B9"/>
    <w:rsid w:val="00237645"/>
    <w:rsid w:val="00237CA3"/>
    <w:rsid w:val="0024039F"/>
    <w:rsid w:val="00240981"/>
    <w:rsid w:val="002429FA"/>
    <w:rsid w:val="0024460F"/>
    <w:rsid w:val="0024590D"/>
    <w:rsid w:val="00254F68"/>
    <w:rsid w:val="00255346"/>
    <w:rsid w:val="00256B29"/>
    <w:rsid w:val="002570F1"/>
    <w:rsid w:val="00260D5B"/>
    <w:rsid w:val="00264E88"/>
    <w:rsid w:val="00265DA5"/>
    <w:rsid w:val="002705D1"/>
    <w:rsid w:val="00270C63"/>
    <w:rsid w:val="002772B8"/>
    <w:rsid w:val="0028008A"/>
    <w:rsid w:val="002810AA"/>
    <w:rsid w:val="00281905"/>
    <w:rsid w:val="00281D96"/>
    <w:rsid w:val="002853FB"/>
    <w:rsid w:val="002867BE"/>
    <w:rsid w:val="00286BF6"/>
    <w:rsid w:val="002875A2"/>
    <w:rsid w:val="00291B71"/>
    <w:rsid w:val="0029227C"/>
    <w:rsid w:val="00296568"/>
    <w:rsid w:val="002A07D0"/>
    <w:rsid w:val="002A09CE"/>
    <w:rsid w:val="002A20D1"/>
    <w:rsid w:val="002A6CFF"/>
    <w:rsid w:val="002B09DB"/>
    <w:rsid w:val="002B238A"/>
    <w:rsid w:val="002B285B"/>
    <w:rsid w:val="002B6972"/>
    <w:rsid w:val="002C0DC6"/>
    <w:rsid w:val="002C104F"/>
    <w:rsid w:val="002C1A3E"/>
    <w:rsid w:val="002C547D"/>
    <w:rsid w:val="002C5D7B"/>
    <w:rsid w:val="002C7C2B"/>
    <w:rsid w:val="002D0166"/>
    <w:rsid w:val="002D1C10"/>
    <w:rsid w:val="002D2C81"/>
    <w:rsid w:val="002D344A"/>
    <w:rsid w:val="002D5A5E"/>
    <w:rsid w:val="002D7559"/>
    <w:rsid w:val="002E0210"/>
    <w:rsid w:val="002E093D"/>
    <w:rsid w:val="002E12D7"/>
    <w:rsid w:val="002E2579"/>
    <w:rsid w:val="002E4D5F"/>
    <w:rsid w:val="002E5A68"/>
    <w:rsid w:val="002E6BF6"/>
    <w:rsid w:val="002E7DB3"/>
    <w:rsid w:val="002F044B"/>
    <w:rsid w:val="002F554C"/>
    <w:rsid w:val="002F5FCA"/>
    <w:rsid w:val="0030057B"/>
    <w:rsid w:val="003008E1"/>
    <w:rsid w:val="003012A4"/>
    <w:rsid w:val="00304341"/>
    <w:rsid w:val="00311E30"/>
    <w:rsid w:val="003126B4"/>
    <w:rsid w:val="003130F8"/>
    <w:rsid w:val="00313945"/>
    <w:rsid w:val="00313ED0"/>
    <w:rsid w:val="003144B5"/>
    <w:rsid w:val="00314BFB"/>
    <w:rsid w:val="003204AA"/>
    <w:rsid w:val="00320755"/>
    <w:rsid w:val="003213F4"/>
    <w:rsid w:val="003221FB"/>
    <w:rsid w:val="00324781"/>
    <w:rsid w:val="00324BF8"/>
    <w:rsid w:val="00325297"/>
    <w:rsid w:val="00327BFA"/>
    <w:rsid w:val="0033436A"/>
    <w:rsid w:val="00334B5B"/>
    <w:rsid w:val="00340085"/>
    <w:rsid w:val="003414DD"/>
    <w:rsid w:val="003434D4"/>
    <w:rsid w:val="00350BA3"/>
    <w:rsid w:val="00355164"/>
    <w:rsid w:val="00361F4A"/>
    <w:rsid w:val="00362458"/>
    <w:rsid w:val="003637A6"/>
    <w:rsid w:val="0036424A"/>
    <w:rsid w:val="00364B99"/>
    <w:rsid w:val="00373B27"/>
    <w:rsid w:val="00374AA4"/>
    <w:rsid w:val="003757A8"/>
    <w:rsid w:val="00376563"/>
    <w:rsid w:val="00380CD2"/>
    <w:rsid w:val="00381207"/>
    <w:rsid w:val="00382955"/>
    <w:rsid w:val="00384E62"/>
    <w:rsid w:val="00386DC7"/>
    <w:rsid w:val="0038765F"/>
    <w:rsid w:val="003902DE"/>
    <w:rsid w:val="00392465"/>
    <w:rsid w:val="00394FDE"/>
    <w:rsid w:val="00395D78"/>
    <w:rsid w:val="00396B65"/>
    <w:rsid w:val="003A0C62"/>
    <w:rsid w:val="003A1F6D"/>
    <w:rsid w:val="003A3BD0"/>
    <w:rsid w:val="003A6F37"/>
    <w:rsid w:val="003A7C4F"/>
    <w:rsid w:val="003A7FF7"/>
    <w:rsid w:val="003B061D"/>
    <w:rsid w:val="003B1A06"/>
    <w:rsid w:val="003B2A3F"/>
    <w:rsid w:val="003B39ED"/>
    <w:rsid w:val="003B41EF"/>
    <w:rsid w:val="003B79BE"/>
    <w:rsid w:val="003C01E8"/>
    <w:rsid w:val="003C3ABB"/>
    <w:rsid w:val="003C482B"/>
    <w:rsid w:val="003C5CE3"/>
    <w:rsid w:val="003C622E"/>
    <w:rsid w:val="003D4E17"/>
    <w:rsid w:val="003E1899"/>
    <w:rsid w:val="003E20EA"/>
    <w:rsid w:val="003E36E3"/>
    <w:rsid w:val="003E4DAC"/>
    <w:rsid w:val="003E52F3"/>
    <w:rsid w:val="003E605F"/>
    <w:rsid w:val="003F439E"/>
    <w:rsid w:val="003F538C"/>
    <w:rsid w:val="003F7DC6"/>
    <w:rsid w:val="00401A9C"/>
    <w:rsid w:val="00401DBC"/>
    <w:rsid w:val="0040495B"/>
    <w:rsid w:val="0040535C"/>
    <w:rsid w:val="00407C58"/>
    <w:rsid w:val="0041040D"/>
    <w:rsid w:val="00413B38"/>
    <w:rsid w:val="0041539C"/>
    <w:rsid w:val="00416247"/>
    <w:rsid w:val="004171B0"/>
    <w:rsid w:val="004200D9"/>
    <w:rsid w:val="00421AEC"/>
    <w:rsid w:val="00421E25"/>
    <w:rsid w:val="004238BC"/>
    <w:rsid w:val="00424421"/>
    <w:rsid w:val="00424DBF"/>
    <w:rsid w:val="00425DCA"/>
    <w:rsid w:val="00427CF1"/>
    <w:rsid w:val="00427E53"/>
    <w:rsid w:val="004329F4"/>
    <w:rsid w:val="00433B50"/>
    <w:rsid w:val="0043417D"/>
    <w:rsid w:val="00435F4A"/>
    <w:rsid w:val="004378A2"/>
    <w:rsid w:val="004407C4"/>
    <w:rsid w:val="004432CA"/>
    <w:rsid w:val="00443978"/>
    <w:rsid w:val="00444843"/>
    <w:rsid w:val="004457FF"/>
    <w:rsid w:val="00446930"/>
    <w:rsid w:val="00451310"/>
    <w:rsid w:val="00453C52"/>
    <w:rsid w:val="00454DB3"/>
    <w:rsid w:val="00456E64"/>
    <w:rsid w:val="00461002"/>
    <w:rsid w:val="004613D2"/>
    <w:rsid w:val="00461B24"/>
    <w:rsid w:val="00461CA3"/>
    <w:rsid w:val="00461E3F"/>
    <w:rsid w:val="00462147"/>
    <w:rsid w:val="0046237F"/>
    <w:rsid w:val="0046420E"/>
    <w:rsid w:val="00465123"/>
    <w:rsid w:val="004677AE"/>
    <w:rsid w:val="00467CE6"/>
    <w:rsid w:val="004711EF"/>
    <w:rsid w:val="004713B6"/>
    <w:rsid w:val="004723A6"/>
    <w:rsid w:val="00472E95"/>
    <w:rsid w:val="00473B75"/>
    <w:rsid w:val="00473C66"/>
    <w:rsid w:val="00474FE2"/>
    <w:rsid w:val="00480C65"/>
    <w:rsid w:val="0048187E"/>
    <w:rsid w:val="004832D7"/>
    <w:rsid w:val="00483321"/>
    <w:rsid w:val="004841B4"/>
    <w:rsid w:val="00484C9D"/>
    <w:rsid w:val="0048520B"/>
    <w:rsid w:val="00485DC2"/>
    <w:rsid w:val="0048650A"/>
    <w:rsid w:val="0048655D"/>
    <w:rsid w:val="004868A0"/>
    <w:rsid w:val="0049295F"/>
    <w:rsid w:val="00492F0D"/>
    <w:rsid w:val="00494136"/>
    <w:rsid w:val="004955D4"/>
    <w:rsid w:val="0049610F"/>
    <w:rsid w:val="00497225"/>
    <w:rsid w:val="004974E0"/>
    <w:rsid w:val="004A04FE"/>
    <w:rsid w:val="004A57F4"/>
    <w:rsid w:val="004A7444"/>
    <w:rsid w:val="004A7F66"/>
    <w:rsid w:val="004B0910"/>
    <w:rsid w:val="004B0E42"/>
    <w:rsid w:val="004B6974"/>
    <w:rsid w:val="004B7944"/>
    <w:rsid w:val="004C0598"/>
    <w:rsid w:val="004C3BCE"/>
    <w:rsid w:val="004C73A4"/>
    <w:rsid w:val="004C7DCB"/>
    <w:rsid w:val="004C7E1F"/>
    <w:rsid w:val="004D29B0"/>
    <w:rsid w:val="004D42AD"/>
    <w:rsid w:val="004D701A"/>
    <w:rsid w:val="004D7070"/>
    <w:rsid w:val="004D7FA4"/>
    <w:rsid w:val="004E132D"/>
    <w:rsid w:val="004E26F6"/>
    <w:rsid w:val="004E3D9F"/>
    <w:rsid w:val="004E5C12"/>
    <w:rsid w:val="004F2C7C"/>
    <w:rsid w:val="004F2C82"/>
    <w:rsid w:val="004F3A02"/>
    <w:rsid w:val="004F603A"/>
    <w:rsid w:val="004F6DAA"/>
    <w:rsid w:val="0050009E"/>
    <w:rsid w:val="005011DF"/>
    <w:rsid w:val="00501AD7"/>
    <w:rsid w:val="00501FC1"/>
    <w:rsid w:val="005026BD"/>
    <w:rsid w:val="005026F6"/>
    <w:rsid w:val="00502C8A"/>
    <w:rsid w:val="005039F2"/>
    <w:rsid w:val="005040E5"/>
    <w:rsid w:val="0051009F"/>
    <w:rsid w:val="00514583"/>
    <w:rsid w:val="005163DC"/>
    <w:rsid w:val="005201A6"/>
    <w:rsid w:val="005202B0"/>
    <w:rsid w:val="005212B6"/>
    <w:rsid w:val="00521665"/>
    <w:rsid w:val="005240E4"/>
    <w:rsid w:val="0053065A"/>
    <w:rsid w:val="00536ED9"/>
    <w:rsid w:val="005400DF"/>
    <w:rsid w:val="0054186C"/>
    <w:rsid w:val="00542623"/>
    <w:rsid w:val="00543502"/>
    <w:rsid w:val="00543DA6"/>
    <w:rsid w:val="00545984"/>
    <w:rsid w:val="005460F9"/>
    <w:rsid w:val="00550ECE"/>
    <w:rsid w:val="00551BDD"/>
    <w:rsid w:val="00555DA9"/>
    <w:rsid w:val="00563945"/>
    <w:rsid w:val="00563A95"/>
    <w:rsid w:val="00564408"/>
    <w:rsid w:val="00564997"/>
    <w:rsid w:val="00565DA9"/>
    <w:rsid w:val="00566812"/>
    <w:rsid w:val="00567E61"/>
    <w:rsid w:val="00567F83"/>
    <w:rsid w:val="005703EF"/>
    <w:rsid w:val="00571CD7"/>
    <w:rsid w:val="00572BDC"/>
    <w:rsid w:val="0057452A"/>
    <w:rsid w:val="0057519D"/>
    <w:rsid w:val="00580798"/>
    <w:rsid w:val="0058305B"/>
    <w:rsid w:val="005831C0"/>
    <w:rsid w:val="00583CCF"/>
    <w:rsid w:val="00584CC6"/>
    <w:rsid w:val="00584DF0"/>
    <w:rsid w:val="00585977"/>
    <w:rsid w:val="0059002F"/>
    <w:rsid w:val="0059168F"/>
    <w:rsid w:val="00596181"/>
    <w:rsid w:val="00596268"/>
    <w:rsid w:val="00596848"/>
    <w:rsid w:val="005976D9"/>
    <w:rsid w:val="0059774D"/>
    <w:rsid w:val="00597E9D"/>
    <w:rsid w:val="005A332B"/>
    <w:rsid w:val="005A45BE"/>
    <w:rsid w:val="005A4ADD"/>
    <w:rsid w:val="005B1500"/>
    <w:rsid w:val="005B1D5F"/>
    <w:rsid w:val="005B3524"/>
    <w:rsid w:val="005B3C96"/>
    <w:rsid w:val="005B3F28"/>
    <w:rsid w:val="005B45F9"/>
    <w:rsid w:val="005B575B"/>
    <w:rsid w:val="005B7DCE"/>
    <w:rsid w:val="005C1219"/>
    <w:rsid w:val="005C1516"/>
    <w:rsid w:val="005C1F4E"/>
    <w:rsid w:val="005C3983"/>
    <w:rsid w:val="005C3EAE"/>
    <w:rsid w:val="005C6586"/>
    <w:rsid w:val="005C70ED"/>
    <w:rsid w:val="005C7D3A"/>
    <w:rsid w:val="005D36D2"/>
    <w:rsid w:val="005D3CDA"/>
    <w:rsid w:val="005D747A"/>
    <w:rsid w:val="005D77CE"/>
    <w:rsid w:val="005E1397"/>
    <w:rsid w:val="005E1724"/>
    <w:rsid w:val="005E2BDF"/>
    <w:rsid w:val="005F0E30"/>
    <w:rsid w:val="005F1A62"/>
    <w:rsid w:val="005F5217"/>
    <w:rsid w:val="005F5785"/>
    <w:rsid w:val="005F79CF"/>
    <w:rsid w:val="00600302"/>
    <w:rsid w:val="006054CB"/>
    <w:rsid w:val="006059F4"/>
    <w:rsid w:val="00605A40"/>
    <w:rsid w:val="006105BE"/>
    <w:rsid w:val="00611A8F"/>
    <w:rsid w:val="00617FE6"/>
    <w:rsid w:val="006210ED"/>
    <w:rsid w:val="006216D1"/>
    <w:rsid w:val="0062474D"/>
    <w:rsid w:val="00624A6D"/>
    <w:rsid w:val="00626A98"/>
    <w:rsid w:val="00627D02"/>
    <w:rsid w:val="00632ECC"/>
    <w:rsid w:val="00633AD2"/>
    <w:rsid w:val="00634141"/>
    <w:rsid w:val="00634D9E"/>
    <w:rsid w:val="00635C3C"/>
    <w:rsid w:val="006414D4"/>
    <w:rsid w:val="00641915"/>
    <w:rsid w:val="00641E39"/>
    <w:rsid w:val="00644FD3"/>
    <w:rsid w:val="00646DE3"/>
    <w:rsid w:val="00647D21"/>
    <w:rsid w:val="00651708"/>
    <w:rsid w:val="006522E1"/>
    <w:rsid w:val="00652355"/>
    <w:rsid w:val="006529D0"/>
    <w:rsid w:val="00653E5B"/>
    <w:rsid w:val="006555B6"/>
    <w:rsid w:val="00655F3C"/>
    <w:rsid w:val="0065662D"/>
    <w:rsid w:val="00656E0B"/>
    <w:rsid w:val="00666688"/>
    <w:rsid w:val="0066748D"/>
    <w:rsid w:val="00667555"/>
    <w:rsid w:val="00667EC8"/>
    <w:rsid w:val="00670638"/>
    <w:rsid w:val="00671DC4"/>
    <w:rsid w:val="0067277A"/>
    <w:rsid w:val="0067310C"/>
    <w:rsid w:val="00675E17"/>
    <w:rsid w:val="00676D98"/>
    <w:rsid w:val="006808B5"/>
    <w:rsid w:val="00685877"/>
    <w:rsid w:val="0068617C"/>
    <w:rsid w:val="006920DB"/>
    <w:rsid w:val="006935CB"/>
    <w:rsid w:val="0069436B"/>
    <w:rsid w:val="00694F38"/>
    <w:rsid w:val="00695CC3"/>
    <w:rsid w:val="006A0AF6"/>
    <w:rsid w:val="006A33AA"/>
    <w:rsid w:val="006A72E9"/>
    <w:rsid w:val="006B0856"/>
    <w:rsid w:val="006B699D"/>
    <w:rsid w:val="006B7753"/>
    <w:rsid w:val="006C13FC"/>
    <w:rsid w:val="006C206F"/>
    <w:rsid w:val="006C46C0"/>
    <w:rsid w:val="006C4A81"/>
    <w:rsid w:val="006C6355"/>
    <w:rsid w:val="006C6639"/>
    <w:rsid w:val="006C7C29"/>
    <w:rsid w:val="006D0B68"/>
    <w:rsid w:val="006D3432"/>
    <w:rsid w:val="006D516E"/>
    <w:rsid w:val="006D74FF"/>
    <w:rsid w:val="006D7667"/>
    <w:rsid w:val="006E1D7B"/>
    <w:rsid w:val="006E2917"/>
    <w:rsid w:val="006E39CA"/>
    <w:rsid w:val="006E3A06"/>
    <w:rsid w:val="006E3E80"/>
    <w:rsid w:val="006E503A"/>
    <w:rsid w:val="006E59C4"/>
    <w:rsid w:val="006E72DE"/>
    <w:rsid w:val="006F1974"/>
    <w:rsid w:val="006F3815"/>
    <w:rsid w:val="006F4FCB"/>
    <w:rsid w:val="006F6A70"/>
    <w:rsid w:val="006F6F36"/>
    <w:rsid w:val="00700043"/>
    <w:rsid w:val="00703BAD"/>
    <w:rsid w:val="00703DA8"/>
    <w:rsid w:val="00705177"/>
    <w:rsid w:val="00705CA0"/>
    <w:rsid w:val="00706A1E"/>
    <w:rsid w:val="00710BD6"/>
    <w:rsid w:val="00713359"/>
    <w:rsid w:val="00715136"/>
    <w:rsid w:val="00716068"/>
    <w:rsid w:val="007214B1"/>
    <w:rsid w:val="00721911"/>
    <w:rsid w:val="007223A0"/>
    <w:rsid w:val="007246EF"/>
    <w:rsid w:val="00724DCD"/>
    <w:rsid w:val="007264EB"/>
    <w:rsid w:val="0072750C"/>
    <w:rsid w:val="007319D1"/>
    <w:rsid w:val="007325FC"/>
    <w:rsid w:val="00734BAB"/>
    <w:rsid w:val="00735018"/>
    <w:rsid w:val="00740E7E"/>
    <w:rsid w:val="00741515"/>
    <w:rsid w:val="00742A6C"/>
    <w:rsid w:val="007436D0"/>
    <w:rsid w:val="00743B09"/>
    <w:rsid w:val="00747F4B"/>
    <w:rsid w:val="00754217"/>
    <w:rsid w:val="007542E6"/>
    <w:rsid w:val="007562BF"/>
    <w:rsid w:val="00757C36"/>
    <w:rsid w:val="0076423B"/>
    <w:rsid w:val="007714D6"/>
    <w:rsid w:val="0077214B"/>
    <w:rsid w:val="00774807"/>
    <w:rsid w:val="00775779"/>
    <w:rsid w:val="00775802"/>
    <w:rsid w:val="0077653A"/>
    <w:rsid w:val="00776A42"/>
    <w:rsid w:val="00777810"/>
    <w:rsid w:val="00782160"/>
    <w:rsid w:val="0078548B"/>
    <w:rsid w:val="00790B0B"/>
    <w:rsid w:val="00791371"/>
    <w:rsid w:val="007914D5"/>
    <w:rsid w:val="007929C6"/>
    <w:rsid w:val="0079471C"/>
    <w:rsid w:val="007956ED"/>
    <w:rsid w:val="007A13C1"/>
    <w:rsid w:val="007A2A93"/>
    <w:rsid w:val="007A2DD1"/>
    <w:rsid w:val="007B268B"/>
    <w:rsid w:val="007B2DA8"/>
    <w:rsid w:val="007B2EC2"/>
    <w:rsid w:val="007B3FE1"/>
    <w:rsid w:val="007B7F14"/>
    <w:rsid w:val="007C15F3"/>
    <w:rsid w:val="007C488A"/>
    <w:rsid w:val="007C4F83"/>
    <w:rsid w:val="007C54E3"/>
    <w:rsid w:val="007C7520"/>
    <w:rsid w:val="007D34FE"/>
    <w:rsid w:val="007D3A7B"/>
    <w:rsid w:val="007D6BD6"/>
    <w:rsid w:val="007D6CD1"/>
    <w:rsid w:val="007D6F1F"/>
    <w:rsid w:val="007D70AB"/>
    <w:rsid w:val="007D7B5D"/>
    <w:rsid w:val="007E0C64"/>
    <w:rsid w:val="007E0E47"/>
    <w:rsid w:val="007E1474"/>
    <w:rsid w:val="007E26D6"/>
    <w:rsid w:val="007E280C"/>
    <w:rsid w:val="007E405F"/>
    <w:rsid w:val="007E63C8"/>
    <w:rsid w:val="007E66EA"/>
    <w:rsid w:val="007E6E3B"/>
    <w:rsid w:val="007F169D"/>
    <w:rsid w:val="007F3A54"/>
    <w:rsid w:val="007F3E8D"/>
    <w:rsid w:val="007F44B0"/>
    <w:rsid w:val="007F61D9"/>
    <w:rsid w:val="00800B61"/>
    <w:rsid w:val="00802E90"/>
    <w:rsid w:val="00810AB3"/>
    <w:rsid w:val="00811749"/>
    <w:rsid w:val="00812F6F"/>
    <w:rsid w:val="00822091"/>
    <w:rsid w:val="00822B37"/>
    <w:rsid w:val="00823B60"/>
    <w:rsid w:val="00825379"/>
    <w:rsid w:val="00826404"/>
    <w:rsid w:val="0083022F"/>
    <w:rsid w:val="00830AAF"/>
    <w:rsid w:val="00831BA9"/>
    <w:rsid w:val="00832D57"/>
    <w:rsid w:val="00834AFD"/>
    <w:rsid w:val="00836BB2"/>
    <w:rsid w:val="00836C6F"/>
    <w:rsid w:val="008423AF"/>
    <w:rsid w:val="0084503A"/>
    <w:rsid w:val="0085059C"/>
    <w:rsid w:val="00850F1F"/>
    <w:rsid w:val="00854C0B"/>
    <w:rsid w:val="008554A1"/>
    <w:rsid w:val="00856316"/>
    <w:rsid w:val="0085686B"/>
    <w:rsid w:val="00856ED1"/>
    <w:rsid w:val="00857242"/>
    <w:rsid w:val="008573E3"/>
    <w:rsid w:val="00857B05"/>
    <w:rsid w:val="008600A0"/>
    <w:rsid w:val="00861863"/>
    <w:rsid w:val="008618D7"/>
    <w:rsid w:val="008659F1"/>
    <w:rsid w:val="008709AF"/>
    <w:rsid w:val="008714D0"/>
    <w:rsid w:val="00872F2B"/>
    <w:rsid w:val="00877C09"/>
    <w:rsid w:val="0088165D"/>
    <w:rsid w:val="00882525"/>
    <w:rsid w:val="0088334F"/>
    <w:rsid w:val="00890B1B"/>
    <w:rsid w:val="008920FB"/>
    <w:rsid w:val="0089237F"/>
    <w:rsid w:val="00892777"/>
    <w:rsid w:val="008935B2"/>
    <w:rsid w:val="00894CDD"/>
    <w:rsid w:val="008A095C"/>
    <w:rsid w:val="008A1CFE"/>
    <w:rsid w:val="008A2B90"/>
    <w:rsid w:val="008A2C81"/>
    <w:rsid w:val="008A306D"/>
    <w:rsid w:val="008A54F5"/>
    <w:rsid w:val="008A6F98"/>
    <w:rsid w:val="008B675A"/>
    <w:rsid w:val="008B710F"/>
    <w:rsid w:val="008C0552"/>
    <w:rsid w:val="008C2D63"/>
    <w:rsid w:val="008C2EFB"/>
    <w:rsid w:val="008C300D"/>
    <w:rsid w:val="008C451D"/>
    <w:rsid w:val="008C4593"/>
    <w:rsid w:val="008D019C"/>
    <w:rsid w:val="008D0497"/>
    <w:rsid w:val="008D174F"/>
    <w:rsid w:val="008D35D3"/>
    <w:rsid w:val="008D4D75"/>
    <w:rsid w:val="008D677F"/>
    <w:rsid w:val="008E1D46"/>
    <w:rsid w:val="008E3968"/>
    <w:rsid w:val="008E4180"/>
    <w:rsid w:val="008E5829"/>
    <w:rsid w:val="008E5867"/>
    <w:rsid w:val="008F2FE7"/>
    <w:rsid w:val="008F523F"/>
    <w:rsid w:val="00900072"/>
    <w:rsid w:val="00901A4D"/>
    <w:rsid w:val="00903874"/>
    <w:rsid w:val="00907FA1"/>
    <w:rsid w:val="00910F9F"/>
    <w:rsid w:val="00911A8E"/>
    <w:rsid w:val="00912DD1"/>
    <w:rsid w:val="009253D1"/>
    <w:rsid w:val="009259BB"/>
    <w:rsid w:val="009279A4"/>
    <w:rsid w:val="00931EF9"/>
    <w:rsid w:val="00932E1E"/>
    <w:rsid w:val="009341CD"/>
    <w:rsid w:val="009351CF"/>
    <w:rsid w:val="00935529"/>
    <w:rsid w:val="00935961"/>
    <w:rsid w:val="009412AA"/>
    <w:rsid w:val="00941398"/>
    <w:rsid w:val="00942F62"/>
    <w:rsid w:val="0094394D"/>
    <w:rsid w:val="00943CDF"/>
    <w:rsid w:val="009441A6"/>
    <w:rsid w:val="00945CC6"/>
    <w:rsid w:val="00946276"/>
    <w:rsid w:val="00946FB2"/>
    <w:rsid w:val="00950603"/>
    <w:rsid w:val="00950E64"/>
    <w:rsid w:val="00954919"/>
    <w:rsid w:val="00956022"/>
    <w:rsid w:val="00961DF9"/>
    <w:rsid w:val="00962D81"/>
    <w:rsid w:val="00964135"/>
    <w:rsid w:val="0096455D"/>
    <w:rsid w:val="00964801"/>
    <w:rsid w:val="0096530E"/>
    <w:rsid w:val="00966B0E"/>
    <w:rsid w:val="009713DB"/>
    <w:rsid w:val="00971607"/>
    <w:rsid w:val="0097256B"/>
    <w:rsid w:val="00973EB8"/>
    <w:rsid w:val="00974E6D"/>
    <w:rsid w:val="0098037D"/>
    <w:rsid w:val="00981D0A"/>
    <w:rsid w:val="00981F42"/>
    <w:rsid w:val="0098260F"/>
    <w:rsid w:val="00983225"/>
    <w:rsid w:val="00983ADD"/>
    <w:rsid w:val="009860BB"/>
    <w:rsid w:val="0098681F"/>
    <w:rsid w:val="00986C8A"/>
    <w:rsid w:val="00987203"/>
    <w:rsid w:val="0098730C"/>
    <w:rsid w:val="00987B2C"/>
    <w:rsid w:val="009905EE"/>
    <w:rsid w:val="00992607"/>
    <w:rsid w:val="009926FD"/>
    <w:rsid w:val="009956CC"/>
    <w:rsid w:val="00996B46"/>
    <w:rsid w:val="009A089D"/>
    <w:rsid w:val="009A5549"/>
    <w:rsid w:val="009A610E"/>
    <w:rsid w:val="009A6DB7"/>
    <w:rsid w:val="009B172F"/>
    <w:rsid w:val="009B18F3"/>
    <w:rsid w:val="009B5A9E"/>
    <w:rsid w:val="009C0361"/>
    <w:rsid w:val="009C18EB"/>
    <w:rsid w:val="009C4081"/>
    <w:rsid w:val="009D0332"/>
    <w:rsid w:val="009D100A"/>
    <w:rsid w:val="009D1694"/>
    <w:rsid w:val="009D25C4"/>
    <w:rsid w:val="009D25E4"/>
    <w:rsid w:val="009D426C"/>
    <w:rsid w:val="009D7641"/>
    <w:rsid w:val="009E1C8A"/>
    <w:rsid w:val="009E6613"/>
    <w:rsid w:val="009E7536"/>
    <w:rsid w:val="009E795B"/>
    <w:rsid w:val="009F1F59"/>
    <w:rsid w:val="009F77BB"/>
    <w:rsid w:val="009F7EB6"/>
    <w:rsid w:val="00A00458"/>
    <w:rsid w:val="00A01A43"/>
    <w:rsid w:val="00A05910"/>
    <w:rsid w:val="00A059C4"/>
    <w:rsid w:val="00A06260"/>
    <w:rsid w:val="00A12118"/>
    <w:rsid w:val="00A1225D"/>
    <w:rsid w:val="00A12DDB"/>
    <w:rsid w:val="00A12DDD"/>
    <w:rsid w:val="00A13CFA"/>
    <w:rsid w:val="00A26363"/>
    <w:rsid w:val="00A27C8D"/>
    <w:rsid w:val="00A30291"/>
    <w:rsid w:val="00A31C3E"/>
    <w:rsid w:val="00A32448"/>
    <w:rsid w:val="00A3446D"/>
    <w:rsid w:val="00A43022"/>
    <w:rsid w:val="00A45743"/>
    <w:rsid w:val="00A45B42"/>
    <w:rsid w:val="00A471A6"/>
    <w:rsid w:val="00A473E7"/>
    <w:rsid w:val="00A509E3"/>
    <w:rsid w:val="00A523B9"/>
    <w:rsid w:val="00A52BE4"/>
    <w:rsid w:val="00A53295"/>
    <w:rsid w:val="00A5359C"/>
    <w:rsid w:val="00A53A4E"/>
    <w:rsid w:val="00A53CB3"/>
    <w:rsid w:val="00A54009"/>
    <w:rsid w:val="00A54AC6"/>
    <w:rsid w:val="00A553B0"/>
    <w:rsid w:val="00A61432"/>
    <w:rsid w:val="00A61E5B"/>
    <w:rsid w:val="00A63411"/>
    <w:rsid w:val="00A648E4"/>
    <w:rsid w:val="00A673E2"/>
    <w:rsid w:val="00A678BC"/>
    <w:rsid w:val="00A67A30"/>
    <w:rsid w:val="00A702C7"/>
    <w:rsid w:val="00A72B6E"/>
    <w:rsid w:val="00A73DD4"/>
    <w:rsid w:val="00A744AA"/>
    <w:rsid w:val="00A744E8"/>
    <w:rsid w:val="00A7597F"/>
    <w:rsid w:val="00A7609C"/>
    <w:rsid w:val="00A776F1"/>
    <w:rsid w:val="00A80349"/>
    <w:rsid w:val="00A84463"/>
    <w:rsid w:val="00A84D21"/>
    <w:rsid w:val="00A87096"/>
    <w:rsid w:val="00A87FE7"/>
    <w:rsid w:val="00A93A4A"/>
    <w:rsid w:val="00A96919"/>
    <w:rsid w:val="00AA165E"/>
    <w:rsid w:val="00AA30D8"/>
    <w:rsid w:val="00AA3223"/>
    <w:rsid w:val="00AA450D"/>
    <w:rsid w:val="00AA51B9"/>
    <w:rsid w:val="00AA6F1C"/>
    <w:rsid w:val="00AB3C5D"/>
    <w:rsid w:val="00AB463D"/>
    <w:rsid w:val="00AB5B84"/>
    <w:rsid w:val="00AB6ED7"/>
    <w:rsid w:val="00AC048C"/>
    <w:rsid w:val="00AC0838"/>
    <w:rsid w:val="00AC097B"/>
    <w:rsid w:val="00AC141E"/>
    <w:rsid w:val="00AC42A8"/>
    <w:rsid w:val="00AC573B"/>
    <w:rsid w:val="00AC66C5"/>
    <w:rsid w:val="00AC6FC8"/>
    <w:rsid w:val="00AD1CF4"/>
    <w:rsid w:val="00AD2A02"/>
    <w:rsid w:val="00AD2CA5"/>
    <w:rsid w:val="00AD39AD"/>
    <w:rsid w:val="00AD65EC"/>
    <w:rsid w:val="00AD7021"/>
    <w:rsid w:val="00AD77B3"/>
    <w:rsid w:val="00AD7A71"/>
    <w:rsid w:val="00AE06AF"/>
    <w:rsid w:val="00AE3357"/>
    <w:rsid w:val="00AE7A6E"/>
    <w:rsid w:val="00AF0ACB"/>
    <w:rsid w:val="00AF2633"/>
    <w:rsid w:val="00AF426B"/>
    <w:rsid w:val="00AF59C9"/>
    <w:rsid w:val="00AF6519"/>
    <w:rsid w:val="00AF78FB"/>
    <w:rsid w:val="00AF7C0E"/>
    <w:rsid w:val="00B00376"/>
    <w:rsid w:val="00B00AAF"/>
    <w:rsid w:val="00B013FB"/>
    <w:rsid w:val="00B016C0"/>
    <w:rsid w:val="00B024F7"/>
    <w:rsid w:val="00B0261B"/>
    <w:rsid w:val="00B05185"/>
    <w:rsid w:val="00B05D1F"/>
    <w:rsid w:val="00B0646A"/>
    <w:rsid w:val="00B064B1"/>
    <w:rsid w:val="00B066E5"/>
    <w:rsid w:val="00B10005"/>
    <w:rsid w:val="00B10EA3"/>
    <w:rsid w:val="00B115F1"/>
    <w:rsid w:val="00B12E43"/>
    <w:rsid w:val="00B15B5A"/>
    <w:rsid w:val="00B16C02"/>
    <w:rsid w:val="00B16CF3"/>
    <w:rsid w:val="00B25782"/>
    <w:rsid w:val="00B269F5"/>
    <w:rsid w:val="00B271FC"/>
    <w:rsid w:val="00B30BB9"/>
    <w:rsid w:val="00B35AA4"/>
    <w:rsid w:val="00B36FC6"/>
    <w:rsid w:val="00B400DE"/>
    <w:rsid w:val="00B4146B"/>
    <w:rsid w:val="00B42751"/>
    <w:rsid w:val="00B43A24"/>
    <w:rsid w:val="00B525A3"/>
    <w:rsid w:val="00B55EFB"/>
    <w:rsid w:val="00B62036"/>
    <w:rsid w:val="00B62AE9"/>
    <w:rsid w:val="00B62FBA"/>
    <w:rsid w:val="00B64474"/>
    <w:rsid w:val="00B64BBF"/>
    <w:rsid w:val="00B65601"/>
    <w:rsid w:val="00B65B2C"/>
    <w:rsid w:val="00B66306"/>
    <w:rsid w:val="00B66A47"/>
    <w:rsid w:val="00B67426"/>
    <w:rsid w:val="00B71501"/>
    <w:rsid w:val="00B71B47"/>
    <w:rsid w:val="00B744A2"/>
    <w:rsid w:val="00B7477B"/>
    <w:rsid w:val="00B772A1"/>
    <w:rsid w:val="00B8104B"/>
    <w:rsid w:val="00B85680"/>
    <w:rsid w:val="00B918A0"/>
    <w:rsid w:val="00B92A71"/>
    <w:rsid w:val="00B92C58"/>
    <w:rsid w:val="00B94680"/>
    <w:rsid w:val="00B9674A"/>
    <w:rsid w:val="00BA1CD4"/>
    <w:rsid w:val="00BA2AA6"/>
    <w:rsid w:val="00BA2BC6"/>
    <w:rsid w:val="00BA3A4B"/>
    <w:rsid w:val="00BA46D6"/>
    <w:rsid w:val="00BA5AD4"/>
    <w:rsid w:val="00BB0319"/>
    <w:rsid w:val="00BB155C"/>
    <w:rsid w:val="00BB6A08"/>
    <w:rsid w:val="00BB71B7"/>
    <w:rsid w:val="00BC072B"/>
    <w:rsid w:val="00BC604E"/>
    <w:rsid w:val="00BC6A8A"/>
    <w:rsid w:val="00BD22E5"/>
    <w:rsid w:val="00BD4D83"/>
    <w:rsid w:val="00BD5A58"/>
    <w:rsid w:val="00BE0307"/>
    <w:rsid w:val="00BE0BA2"/>
    <w:rsid w:val="00BE0FE4"/>
    <w:rsid w:val="00BE2213"/>
    <w:rsid w:val="00BE316A"/>
    <w:rsid w:val="00BE6888"/>
    <w:rsid w:val="00BE68E6"/>
    <w:rsid w:val="00BF0555"/>
    <w:rsid w:val="00BF105F"/>
    <w:rsid w:val="00BF1B09"/>
    <w:rsid w:val="00BF27D0"/>
    <w:rsid w:val="00BF3027"/>
    <w:rsid w:val="00BF60FB"/>
    <w:rsid w:val="00BF7942"/>
    <w:rsid w:val="00C02436"/>
    <w:rsid w:val="00C04C5D"/>
    <w:rsid w:val="00C0504B"/>
    <w:rsid w:val="00C0636F"/>
    <w:rsid w:val="00C0679C"/>
    <w:rsid w:val="00C11786"/>
    <w:rsid w:val="00C125C7"/>
    <w:rsid w:val="00C12BAE"/>
    <w:rsid w:val="00C136ED"/>
    <w:rsid w:val="00C145CF"/>
    <w:rsid w:val="00C2300F"/>
    <w:rsid w:val="00C23970"/>
    <w:rsid w:val="00C23B5E"/>
    <w:rsid w:val="00C24126"/>
    <w:rsid w:val="00C2702E"/>
    <w:rsid w:val="00C27B52"/>
    <w:rsid w:val="00C3212B"/>
    <w:rsid w:val="00C32469"/>
    <w:rsid w:val="00C34FF9"/>
    <w:rsid w:val="00C37927"/>
    <w:rsid w:val="00C40000"/>
    <w:rsid w:val="00C41AC1"/>
    <w:rsid w:val="00C47243"/>
    <w:rsid w:val="00C511E5"/>
    <w:rsid w:val="00C51740"/>
    <w:rsid w:val="00C53354"/>
    <w:rsid w:val="00C55508"/>
    <w:rsid w:val="00C5769E"/>
    <w:rsid w:val="00C57B26"/>
    <w:rsid w:val="00C622D6"/>
    <w:rsid w:val="00C62517"/>
    <w:rsid w:val="00C63436"/>
    <w:rsid w:val="00C63905"/>
    <w:rsid w:val="00C64510"/>
    <w:rsid w:val="00C64EDA"/>
    <w:rsid w:val="00C66BE5"/>
    <w:rsid w:val="00C67217"/>
    <w:rsid w:val="00C71BB0"/>
    <w:rsid w:val="00C7318A"/>
    <w:rsid w:val="00C747C9"/>
    <w:rsid w:val="00C7487B"/>
    <w:rsid w:val="00C748E4"/>
    <w:rsid w:val="00C74BD9"/>
    <w:rsid w:val="00C76524"/>
    <w:rsid w:val="00C766CA"/>
    <w:rsid w:val="00C82DC8"/>
    <w:rsid w:val="00C82F4F"/>
    <w:rsid w:val="00C942F6"/>
    <w:rsid w:val="00CA6C91"/>
    <w:rsid w:val="00CB1B81"/>
    <w:rsid w:val="00CB1D76"/>
    <w:rsid w:val="00CB2DBE"/>
    <w:rsid w:val="00CB551D"/>
    <w:rsid w:val="00CB5DDD"/>
    <w:rsid w:val="00CC3671"/>
    <w:rsid w:val="00CC37EC"/>
    <w:rsid w:val="00CC6A01"/>
    <w:rsid w:val="00CC6A1A"/>
    <w:rsid w:val="00CD1F1A"/>
    <w:rsid w:val="00CD2D68"/>
    <w:rsid w:val="00CD5708"/>
    <w:rsid w:val="00CD5729"/>
    <w:rsid w:val="00CD6F54"/>
    <w:rsid w:val="00CD7F50"/>
    <w:rsid w:val="00CE1C74"/>
    <w:rsid w:val="00CE36AF"/>
    <w:rsid w:val="00CE5831"/>
    <w:rsid w:val="00CE7AC5"/>
    <w:rsid w:val="00CF010B"/>
    <w:rsid w:val="00CF044F"/>
    <w:rsid w:val="00CF2FDD"/>
    <w:rsid w:val="00CF3ED7"/>
    <w:rsid w:val="00CF468A"/>
    <w:rsid w:val="00CF47A7"/>
    <w:rsid w:val="00CF51ED"/>
    <w:rsid w:val="00CF60E9"/>
    <w:rsid w:val="00CF717F"/>
    <w:rsid w:val="00CF78F9"/>
    <w:rsid w:val="00D015E8"/>
    <w:rsid w:val="00D019F4"/>
    <w:rsid w:val="00D02C49"/>
    <w:rsid w:val="00D045CA"/>
    <w:rsid w:val="00D04F7B"/>
    <w:rsid w:val="00D0657E"/>
    <w:rsid w:val="00D137A4"/>
    <w:rsid w:val="00D15974"/>
    <w:rsid w:val="00D16906"/>
    <w:rsid w:val="00D16DF4"/>
    <w:rsid w:val="00D17F24"/>
    <w:rsid w:val="00D20ED6"/>
    <w:rsid w:val="00D233B2"/>
    <w:rsid w:val="00D23A12"/>
    <w:rsid w:val="00D254AB"/>
    <w:rsid w:val="00D2721E"/>
    <w:rsid w:val="00D27F75"/>
    <w:rsid w:val="00D31BB0"/>
    <w:rsid w:val="00D325E0"/>
    <w:rsid w:val="00D328DB"/>
    <w:rsid w:val="00D3322F"/>
    <w:rsid w:val="00D3328D"/>
    <w:rsid w:val="00D33602"/>
    <w:rsid w:val="00D336E3"/>
    <w:rsid w:val="00D35151"/>
    <w:rsid w:val="00D36239"/>
    <w:rsid w:val="00D4103A"/>
    <w:rsid w:val="00D442C0"/>
    <w:rsid w:val="00D4455F"/>
    <w:rsid w:val="00D45A4E"/>
    <w:rsid w:val="00D5270D"/>
    <w:rsid w:val="00D55457"/>
    <w:rsid w:val="00D55939"/>
    <w:rsid w:val="00D60237"/>
    <w:rsid w:val="00D63248"/>
    <w:rsid w:val="00D66073"/>
    <w:rsid w:val="00D66EE7"/>
    <w:rsid w:val="00D7338E"/>
    <w:rsid w:val="00D740D5"/>
    <w:rsid w:val="00D744F4"/>
    <w:rsid w:val="00D74C3D"/>
    <w:rsid w:val="00D75652"/>
    <w:rsid w:val="00D81610"/>
    <w:rsid w:val="00D82A80"/>
    <w:rsid w:val="00D84AE0"/>
    <w:rsid w:val="00D8646A"/>
    <w:rsid w:val="00D91210"/>
    <w:rsid w:val="00D913BB"/>
    <w:rsid w:val="00D91AE2"/>
    <w:rsid w:val="00D9351C"/>
    <w:rsid w:val="00D93E20"/>
    <w:rsid w:val="00D9432B"/>
    <w:rsid w:val="00D9609D"/>
    <w:rsid w:val="00D9688B"/>
    <w:rsid w:val="00DA30A3"/>
    <w:rsid w:val="00DA368E"/>
    <w:rsid w:val="00DB0D7A"/>
    <w:rsid w:val="00DB2FB1"/>
    <w:rsid w:val="00DC31C2"/>
    <w:rsid w:val="00DC398D"/>
    <w:rsid w:val="00DC40AA"/>
    <w:rsid w:val="00DC4588"/>
    <w:rsid w:val="00DC652C"/>
    <w:rsid w:val="00DC6A6E"/>
    <w:rsid w:val="00DC708C"/>
    <w:rsid w:val="00DD1928"/>
    <w:rsid w:val="00DE1B3E"/>
    <w:rsid w:val="00DE1E39"/>
    <w:rsid w:val="00DE2B41"/>
    <w:rsid w:val="00DE445A"/>
    <w:rsid w:val="00DE5422"/>
    <w:rsid w:val="00DE5AD1"/>
    <w:rsid w:val="00DE64D5"/>
    <w:rsid w:val="00DE7255"/>
    <w:rsid w:val="00DE7375"/>
    <w:rsid w:val="00DF096C"/>
    <w:rsid w:val="00DF155C"/>
    <w:rsid w:val="00DF40E2"/>
    <w:rsid w:val="00DF4908"/>
    <w:rsid w:val="00DF689C"/>
    <w:rsid w:val="00E0129F"/>
    <w:rsid w:val="00E050DE"/>
    <w:rsid w:val="00E058A8"/>
    <w:rsid w:val="00E05F33"/>
    <w:rsid w:val="00E07ABA"/>
    <w:rsid w:val="00E07E7E"/>
    <w:rsid w:val="00E12B89"/>
    <w:rsid w:val="00E142F4"/>
    <w:rsid w:val="00E15597"/>
    <w:rsid w:val="00E17A7A"/>
    <w:rsid w:val="00E17E29"/>
    <w:rsid w:val="00E20304"/>
    <w:rsid w:val="00E2044B"/>
    <w:rsid w:val="00E27FE6"/>
    <w:rsid w:val="00E33750"/>
    <w:rsid w:val="00E35111"/>
    <w:rsid w:val="00E3687F"/>
    <w:rsid w:val="00E37745"/>
    <w:rsid w:val="00E41715"/>
    <w:rsid w:val="00E41AE5"/>
    <w:rsid w:val="00E42289"/>
    <w:rsid w:val="00E4358A"/>
    <w:rsid w:val="00E43BB1"/>
    <w:rsid w:val="00E459D6"/>
    <w:rsid w:val="00E462FB"/>
    <w:rsid w:val="00E4693B"/>
    <w:rsid w:val="00E50475"/>
    <w:rsid w:val="00E541C8"/>
    <w:rsid w:val="00E61C81"/>
    <w:rsid w:val="00E62928"/>
    <w:rsid w:val="00E63140"/>
    <w:rsid w:val="00E64151"/>
    <w:rsid w:val="00E6457D"/>
    <w:rsid w:val="00E65747"/>
    <w:rsid w:val="00E65802"/>
    <w:rsid w:val="00E71423"/>
    <w:rsid w:val="00E72E6D"/>
    <w:rsid w:val="00E73792"/>
    <w:rsid w:val="00E74405"/>
    <w:rsid w:val="00E74BEF"/>
    <w:rsid w:val="00E74ED9"/>
    <w:rsid w:val="00E757BB"/>
    <w:rsid w:val="00E7784A"/>
    <w:rsid w:val="00E77BEA"/>
    <w:rsid w:val="00E82092"/>
    <w:rsid w:val="00E826F0"/>
    <w:rsid w:val="00E82C3A"/>
    <w:rsid w:val="00E84553"/>
    <w:rsid w:val="00E924C0"/>
    <w:rsid w:val="00E94438"/>
    <w:rsid w:val="00E9477B"/>
    <w:rsid w:val="00E94FE5"/>
    <w:rsid w:val="00E95133"/>
    <w:rsid w:val="00E96862"/>
    <w:rsid w:val="00EA039A"/>
    <w:rsid w:val="00EA1E1C"/>
    <w:rsid w:val="00EA2986"/>
    <w:rsid w:val="00EA2BD4"/>
    <w:rsid w:val="00EA448F"/>
    <w:rsid w:val="00EA5D6A"/>
    <w:rsid w:val="00EA6B78"/>
    <w:rsid w:val="00EB025C"/>
    <w:rsid w:val="00EB1005"/>
    <w:rsid w:val="00EB36DE"/>
    <w:rsid w:val="00EB412B"/>
    <w:rsid w:val="00EB4F77"/>
    <w:rsid w:val="00EB544E"/>
    <w:rsid w:val="00EB59D4"/>
    <w:rsid w:val="00EB7002"/>
    <w:rsid w:val="00EB78B0"/>
    <w:rsid w:val="00EC192C"/>
    <w:rsid w:val="00EC21CF"/>
    <w:rsid w:val="00EC2592"/>
    <w:rsid w:val="00EC45AC"/>
    <w:rsid w:val="00EC58BC"/>
    <w:rsid w:val="00EC7723"/>
    <w:rsid w:val="00EC7734"/>
    <w:rsid w:val="00EC7BCB"/>
    <w:rsid w:val="00ED080E"/>
    <w:rsid w:val="00ED3724"/>
    <w:rsid w:val="00ED6439"/>
    <w:rsid w:val="00EE0A1A"/>
    <w:rsid w:val="00EE1772"/>
    <w:rsid w:val="00EE43A5"/>
    <w:rsid w:val="00EE4C8F"/>
    <w:rsid w:val="00EE4DD1"/>
    <w:rsid w:val="00EE5F5E"/>
    <w:rsid w:val="00EE6322"/>
    <w:rsid w:val="00EE77D9"/>
    <w:rsid w:val="00EF43E1"/>
    <w:rsid w:val="00EF694D"/>
    <w:rsid w:val="00F0009E"/>
    <w:rsid w:val="00F00D76"/>
    <w:rsid w:val="00F00DD1"/>
    <w:rsid w:val="00F00EC0"/>
    <w:rsid w:val="00F0186A"/>
    <w:rsid w:val="00F0247E"/>
    <w:rsid w:val="00F042B3"/>
    <w:rsid w:val="00F04655"/>
    <w:rsid w:val="00F11805"/>
    <w:rsid w:val="00F12024"/>
    <w:rsid w:val="00F121C0"/>
    <w:rsid w:val="00F12399"/>
    <w:rsid w:val="00F12C60"/>
    <w:rsid w:val="00F135F1"/>
    <w:rsid w:val="00F155D1"/>
    <w:rsid w:val="00F15A49"/>
    <w:rsid w:val="00F176B4"/>
    <w:rsid w:val="00F23042"/>
    <w:rsid w:val="00F23E4E"/>
    <w:rsid w:val="00F27004"/>
    <w:rsid w:val="00F27696"/>
    <w:rsid w:val="00F3022A"/>
    <w:rsid w:val="00F3034B"/>
    <w:rsid w:val="00F31BB7"/>
    <w:rsid w:val="00F34A51"/>
    <w:rsid w:val="00F35A69"/>
    <w:rsid w:val="00F4206B"/>
    <w:rsid w:val="00F44099"/>
    <w:rsid w:val="00F50F18"/>
    <w:rsid w:val="00F52566"/>
    <w:rsid w:val="00F57E61"/>
    <w:rsid w:val="00F623F6"/>
    <w:rsid w:val="00F67F22"/>
    <w:rsid w:val="00F703C9"/>
    <w:rsid w:val="00F70671"/>
    <w:rsid w:val="00F70EE7"/>
    <w:rsid w:val="00F70FA6"/>
    <w:rsid w:val="00F714FC"/>
    <w:rsid w:val="00F71AFA"/>
    <w:rsid w:val="00F720AD"/>
    <w:rsid w:val="00F745AF"/>
    <w:rsid w:val="00F75744"/>
    <w:rsid w:val="00F7608A"/>
    <w:rsid w:val="00F823F6"/>
    <w:rsid w:val="00F824BE"/>
    <w:rsid w:val="00F82B42"/>
    <w:rsid w:val="00F8331A"/>
    <w:rsid w:val="00F836F8"/>
    <w:rsid w:val="00F848B7"/>
    <w:rsid w:val="00F87C8B"/>
    <w:rsid w:val="00F87EB6"/>
    <w:rsid w:val="00F91C15"/>
    <w:rsid w:val="00F93965"/>
    <w:rsid w:val="00F942B7"/>
    <w:rsid w:val="00F95241"/>
    <w:rsid w:val="00F953A8"/>
    <w:rsid w:val="00F95958"/>
    <w:rsid w:val="00FA17CE"/>
    <w:rsid w:val="00FA57B7"/>
    <w:rsid w:val="00FB00F3"/>
    <w:rsid w:val="00FB1806"/>
    <w:rsid w:val="00FB1E39"/>
    <w:rsid w:val="00FB1F05"/>
    <w:rsid w:val="00FB1F82"/>
    <w:rsid w:val="00FB42F4"/>
    <w:rsid w:val="00FB498E"/>
    <w:rsid w:val="00FB793F"/>
    <w:rsid w:val="00FC2CE9"/>
    <w:rsid w:val="00FC4575"/>
    <w:rsid w:val="00FC4C7F"/>
    <w:rsid w:val="00FC5687"/>
    <w:rsid w:val="00FC5F4C"/>
    <w:rsid w:val="00FC65FB"/>
    <w:rsid w:val="00FC7821"/>
    <w:rsid w:val="00FD1A05"/>
    <w:rsid w:val="00FD1AAC"/>
    <w:rsid w:val="00FD454D"/>
    <w:rsid w:val="00FD5771"/>
    <w:rsid w:val="00FD67F4"/>
    <w:rsid w:val="00FD69B3"/>
    <w:rsid w:val="00FE01A0"/>
    <w:rsid w:val="00FE27F5"/>
    <w:rsid w:val="00FF06E0"/>
    <w:rsid w:val="00FF128D"/>
    <w:rsid w:val="00FF192A"/>
    <w:rsid w:val="00FF2389"/>
    <w:rsid w:val="00FF5963"/>
    <w:rsid w:val="00FF6789"/>
    <w:rsid w:val="27EA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939791"/>
  <w15:docId w15:val="{2BDF2D5F-A931-43B8-8E40-28DE94F98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 w:qFormat="1"/>
    <w:lsdException w:name="Medium List 1" w:uiPriority="65" w:qFormat="1"/>
    <w:lsdException w:name="Medium List 2" w:uiPriority="66"/>
    <w:lsdException w:name="Medium Grid 1" w:uiPriority="67"/>
    <w:lsdException w:name="Medium Grid 2" w:uiPriority="68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 w:qFormat="1"/>
    <w:lsdException w:name="Medium List 1 Accent 1" w:uiPriority="65" w:qFormat="1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 w:qFormat="1"/>
    <w:lsdException w:name="Medium List 1 Accent 2" w:uiPriority="65" w:qFormat="1"/>
    <w:lsdException w:name="Medium List 2 Accent 2" w:uiPriority="66"/>
    <w:lsdException w:name="Medium Grid 1 Accent 2" w:uiPriority="67" w:qFormat="1"/>
    <w:lsdException w:name="Medium Grid 2 Accent 2" w:uiPriority="68" w:qFormat="1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 w:qFormat="1"/>
    <w:lsdException w:name="Light Grid Accent 3" w:uiPriority="62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 w:qFormat="1"/>
    <w:lsdException w:name="Medium Grid 1 Accent 3" w:uiPriority="67" w:qFormat="1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 w:qFormat="1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 w:qFormat="1"/>
    <w:lsdException w:name="Medium List 1 Accent 4" w:uiPriority="65"/>
    <w:lsdException w:name="Medium List 2 Accent 4" w:uiPriority="66" w:qFormat="1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 w:qFormat="1"/>
    <w:lsdException w:name="Medium List 2 Accent 5" w:uiPriority="66" w:qFormat="1"/>
    <w:lsdException w:name="Medium Grid 1 Accent 5" w:uiPriority="67"/>
    <w:lsdException w:name="Medium Grid 2 Accent 5" w:uiPriority="68" w:qFormat="1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 w:qFormat="1"/>
    <w:lsdException w:name="Light Grid Accent 6" w:uiPriority="62"/>
    <w:lsdException w:name="Medium Shading 1 Accent 6" w:uiPriority="63" w:qFormat="1"/>
    <w:lsdException w:name="Medium Shading 2 Accent 6" w:uiPriority="64"/>
    <w:lsdException w:name="Medium List 1 Accent 6" w:uiPriority="65"/>
    <w:lsdException w:name="Medium List 2 Accent 6" w:uiPriority="66" w:qFormat="1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25C7"/>
    <w:rPr>
      <w:rFonts w:eastAsia="Times New Roman"/>
      <w:sz w:val="22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120"/>
      <w:outlineLvl w:val="0"/>
    </w:pPr>
    <w:rPr>
      <w:rFonts w:ascii="Arial" w:hAnsi="Arial"/>
      <w:b/>
      <w:caps/>
    </w:rPr>
  </w:style>
  <w:style w:type="paragraph" w:styleId="Heading2">
    <w:name w:val="heading 2"/>
    <w:basedOn w:val="Heading1"/>
    <w:next w:val="Normal"/>
    <w:link w:val="Heading2Char"/>
    <w:qFormat/>
    <w:p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pPr>
      <w:outlineLvl w:val="2"/>
    </w:pPr>
    <w:rPr>
      <w:rFonts w:ascii="Times New Roman" w:hAnsi="Times New Roman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80" w:after="120" w:line="280" w:lineRule="exact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ascii="Arial" w:hAnsi="Arial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ascii="Arial" w:hAnsi="Arial"/>
      <w:i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pPr>
      <w:jc w:val="both"/>
    </w:pPr>
    <w:rPr>
      <w:rFonts w:ascii="Tahoma" w:hAnsi="Tahoma"/>
      <w:sz w:val="16"/>
      <w:szCs w:val="16"/>
      <w:lang w:val="zh-CN" w:eastAsia="zh-CN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VNI-Times" w:hAnsi="VNI-Times"/>
      <w:sz w:val="24"/>
      <w:szCs w:val="24"/>
      <w:lang w:val="zh-CN" w:eastAsia="zh-CN"/>
    </w:rPr>
  </w:style>
  <w:style w:type="paragraph" w:styleId="BodyTextIndent">
    <w:name w:val="Body Text Indent"/>
    <w:basedOn w:val="Normal"/>
    <w:link w:val="BodyTextIndentChar"/>
    <w:qFormat/>
    <w:pPr>
      <w:spacing w:before="80" w:after="80" w:line="336" w:lineRule="auto"/>
      <w:ind w:left="720"/>
      <w:jc w:val="both"/>
    </w:pPr>
    <w:rPr>
      <w:rFonts w:ascii=".VnTime" w:hAnsi=".VnTime"/>
      <w:b/>
      <w:bCs/>
      <w:i/>
      <w:iCs/>
      <w:sz w:val="28"/>
      <w:szCs w:val="26"/>
      <w:lang w:val="zh-CN" w:eastAsia="zh-CN"/>
    </w:r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360"/>
      <w:jc w:val="both"/>
    </w:pPr>
    <w:rPr>
      <w:rFonts w:ascii="VNI-Times" w:hAnsi="VNI-Times"/>
      <w:sz w:val="24"/>
      <w:szCs w:val="24"/>
      <w:lang w:val="zh-CN" w:eastAsia="zh-CN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  <w:lang w:val="zh-CN" w:eastAsia="zh-CN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sz w:val="24"/>
      <w:szCs w:val="24"/>
    </w:rPr>
  </w:style>
  <w:style w:type="character" w:styleId="PageNumber">
    <w:name w:val="page number"/>
    <w:qFormat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umnsection">
    <w:name w:val="column section"/>
    <w:basedOn w:val="columnhead"/>
    <w:pPr>
      <w:ind w:left="475" w:hanging="475"/>
      <w:jc w:val="left"/>
    </w:pPr>
    <w:rPr>
      <w:caps/>
    </w:rPr>
  </w:style>
  <w:style w:type="paragraph" w:customStyle="1" w:styleId="columnhead">
    <w:name w:val="column head"/>
    <w:qFormat/>
    <w:pPr>
      <w:spacing w:before="120" w:after="120"/>
      <w:jc w:val="center"/>
    </w:pPr>
    <w:rPr>
      <w:rFonts w:ascii="Arial" w:eastAsia="Times New Roman" w:hAnsi="Arial"/>
      <w:b/>
    </w:rPr>
  </w:style>
  <w:style w:type="paragraph" w:customStyle="1" w:styleId="questionsub">
    <w:name w:val="question sub"/>
    <w:basedOn w:val="question"/>
    <w:qFormat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qFormat/>
    <w:pPr>
      <w:ind w:left="288" w:hanging="288"/>
    </w:pPr>
    <w:rPr>
      <w:b/>
    </w:rPr>
  </w:style>
  <w:style w:type="paragraph" w:customStyle="1" w:styleId="YESNO">
    <w:name w:val="YES/NO"/>
    <w:basedOn w:val="columnhead"/>
    <w:pPr>
      <w:spacing w:after="0"/>
    </w:pPr>
    <w:rPr>
      <w:caps/>
    </w:rPr>
  </w:style>
  <w:style w:type="paragraph" w:customStyle="1" w:styleId="standards">
    <w:name w:val="standards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halfline">
    <w:name w:val="half line"/>
    <w:basedOn w:val="Normal"/>
    <w:qFormat/>
    <w:pPr>
      <w:ind w:left="1152"/>
    </w:pPr>
    <w:rPr>
      <w:sz w:val="10"/>
    </w:rPr>
  </w:style>
  <w:style w:type="paragraph" w:customStyle="1" w:styleId="performed">
    <w:name w:val="performed"/>
    <w:basedOn w:val="Normal"/>
    <w:qFormat/>
    <w:pPr>
      <w:keepNext/>
      <w:keepLines/>
      <w:spacing w:before="120"/>
      <w:jc w:val="center"/>
    </w:pPr>
  </w:style>
  <w:style w:type="paragraph" w:customStyle="1" w:styleId="yesno0">
    <w:name w:val="yes/no"/>
    <w:basedOn w:val="YESNO"/>
    <w:rPr>
      <w:b w:val="0"/>
      <w:caps w:val="0"/>
      <w:sz w:val="18"/>
    </w:rPr>
  </w:style>
  <w:style w:type="paragraph" w:customStyle="1" w:styleId="consideration">
    <w:name w:val="consideration"/>
    <w:basedOn w:val="question"/>
    <w:qFormat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reference">
    <w:name w:val="reference"/>
    <w:basedOn w:val="yesno0"/>
    <w:rPr>
      <w:rFonts w:ascii="Times New Roman" w:hAnsi="Times New Roman"/>
    </w:rPr>
  </w:style>
  <w:style w:type="paragraph" w:customStyle="1" w:styleId="step1">
    <w:name w:val="step 1"/>
    <w:basedOn w:val="Normal"/>
    <w:qFormat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hAnsi="Arial"/>
      <w:caps/>
    </w:rPr>
  </w:style>
  <w:style w:type="paragraph" w:customStyle="1" w:styleId="BodyText1">
    <w:name w:val="Body Text1"/>
    <w:basedOn w:val="Normal"/>
    <w:qFormat/>
    <w:pPr>
      <w:spacing w:before="120" w:after="120"/>
    </w:pPr>
  </w:style>
  <w:style w:type="paragraph" w:customStyle="1" w:styleId="checkbox">
    <w:name w:val="checkbox"/>
    <w:basedOn w:val="Normal"/>
    <w:qFormat/>
    <w:pPr>
      <w:ind w:left="480" w:hanging="480"/>
    </w:pPr>
  </w:style>
  <w:style w:type="paragraph" w:customStyle="1" w:styleId="note">
    <w:name w:val="note"/>
    <w:basedOn w:val="BodyText1"/>
    <w:qFormat/>
    <w:rPr>
      <w:b/>
      <w:i/>
    </w:rPr>
  </w:style>
  <w:style w:type="paragraph" w:customStyle="1" w:styleId="response">
    <w:name w:val="response"/>
    <w:basedOn w:val="Normal"/>
    <w:pPr>
      <w:spacing w:before="120" w:after="120"/>
    </w:pPr>
    <w:rPr>
      <w:sz w:val="20"/>
    </w:rPr>
  </w:style>
  <w:style w:type="paragraph" w:customStyle="1" w:styleId="responsebox">
    <w:name w:val="response box"/>
    <w:basedOn w:val="response"/>
    <w:qFormat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qFormat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qFormat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qFormat/>
    <w:pPr>
      <w:ind w:left="1152"/>
    </w:pPr>
  </w:style>
  <w:style w:type="paragraph" w:customStyle="1" w:styleId="customstep">
    <w:name w:val="custom step"/>
    <w:basedOn w:val="step2"/>
    <w:pPr>
      <w:ind w:left="0" w:firstLine="0"/>
    </w:pPr>
  </w:style>
  <w:style w:type="paragraph" w:customStyle="1" w:styleId="consideration2">
    <w:name w:val="consideration 2"/>
    <w:basedOn w:val="consideration"/>
    <w:pPr>
      <w:ind w:left="864"/>
    </w:pPr>
  </w:style>
  <w:style w:type="paragraph" w:customStyle="1" w:styleId="BodyTextIndent1">
    <w:name w:val="Body Text Indent1"/>
    <w:basedOn w:val="BodyText1"/>
    <w:qFormat/>
    <w:pPr>
      <w:ind w:left="720"/>
    </w:pPr>
  </w:style>
  <w:style w:type="paragraph" w:customStyle="1" w:styleId="checkboxindent">
    <w:name w:val="checkbox indent"/>
    <w:basedOn w:val="checkbox"/>
    <w:qFormat/>
    <w:pPr>
      <w:ind w:left="1200"/>
    </w:pPr>
  </w:style>
  <w:style w:type="paragraph" w:customStyle="1" w:styleId="noteindent">
    <w:name w:val="note indent"/>
    <w:basedOn w:val="note"/>
    <w:qFormat/>
    <w:pPr>
      <w:ind w:left="720"/>
    </w:pPr>
  </w:style>
  <w:style w:type="paragraph" w:customStyle="1" w:styleId="responseboxindent">
    <w:name w:val="response box indent"/>
    <w:basedOn w:val="responsebox"/>
    <w:qFormat/>
    <w:pPr>
      <w:ind w:left="720"/>
    </w:pPr>
  </w:style>
  <w:style w:type="paragraph" w:customStyle="1" w:styleId="bodytexthanging">
    <w:name w:val="body text hanging"/>
    <w:basedOn w:val="BodyText1"/>
    <w:qFormat/>
    <w:pPr>
      <w:ind w:left="480" w:hanging="480"/>
    </w:pPr>
  </w:style>
  <w:style w:type="character" w:customStyle="1" w:styleId="apple-style-span">
    <w:name w:val="apple-style-span"/>
    <w:qFormat/>
  </w:style>
  <w:style w:type="character" w:customStyle="1" w:styleId="apple-converted-space">
    <w:name w:val="apple-converted-space"/>
    <w:qFormat/>
  </w:style>
  <w:style w:type="character" w:customStyle="1" w:styleId="BodyTextIndentChar">
    <w:name w:val="Body Text Indent Char"/>
    <w:link w:val="BodyTextIndent"/>
    <w:qFormat/>
    <w:rPr>
      <w:rFonts w:ascii=".VnTime" w:hAnsi=".VnTime"/>
      <w:b/>
      <w:bCs/>
      <w:i/>
      <w:iCs/>
      <w:sz w:val="28"/>
      <w:szCs w:val="26"/>
      <w:lang w:val="zh-CN" w:eastAsia="zh-CN"/>
    </w:rPr>
  </w:style>
  <w:style w:type="character" w:customStyle="1" w:styleId="BodyTextChar">
    <w:name w:val="Body Text Char"/>
    <w:link w:val="BodyText"/>
    <w:qFormat/>
    <w:rPr>
      <w:rFonts w:ascii="VNI-Times" w:hAnsi="VNI-Times"/>
      <w:sz w:val="24"/>
      <w:szCs w:val="24"/>
      <w:lang w:val="zh-CN" w:eastAsia="zh-CN"/>
    </w:rPr>
  </w:style>
  <w:style w:type="character" w:customStyle="1" w:styleId="BodyTextIndent2Char">
    <w:name w:val="Body Text Indent 2 Char"/>
    <w:link w:val="BodyTextIndent2"/>
    <w:qFormat/>
    <w:rPr>
      <w:rFonts w:ascii="VNI-Times" w:hAnsi="VNI-Times"/>
      <w:sz w:val="24"/>
      <w:szCs w:val="24"/>
      <w:lang w:val="zh-CN" w:eastAsia="zh-CN"/>
    </w:rPr>
  </w:style>
  <w:style w:type="paragraph" w:customStyle="1" w:styleId="Char">
    <w:name w:val="Char"/>
    <w:basedOn w:val="Normal"/>
    <w:qFormat/>
    <w:pPr>
      <w:spacing w:after="160" w:line="240" w:lineRule="exact"/>
    </w:pPr>
    <w:rPr>
      <w:rFonts w:ascii="Verdana" w:hAnsi="Verdana" w:cs="Verdana"/>
      <w:sz w:val="20"/>
    </w:rPr>
  </w:style>
  <w:style w:type="character" w:customStyle="1" w:styleId="HeaderChar">
    <w:name w:val="Header Char"/>
    <w:link w:val="Header"/>
    <w:uiPriority w:val="99"/>
    <w:qFormat/>
    <w:rPr>
      <w:sz w:val="22"/>
    </w:rPr>
  </w:style>
  <w:style w:type="paragraph" w:customStyle="1" w:styleId="center">
    <w:name w:val="center"/>
    <w:basedOn w:val="Normal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tenvb">
    <w:name w:val="tenvb"/>
    <w:basedOn w:val="Normal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Style6">
    <w:name w:val="Style6"/>
    <w:basedOn w:val="Normal"/>
    <w:qFormat/>
    <w:pPr>
      <w:widowControl w:val="0"/>
      <w:autoSpaceDE w:val="0"/>
      <w:autoSpaceDN w:val="0"/>
      <w:adjustRightInd w:val="0"/>
      <w:spacing w:line="425" w:lineRule="exact"/>
      <w:ind w:firstLine="1958"/>
    </w:pPr>
    <w:rPr>
      <w:sz w:val="24"/>
      <w:szCs w:val="24"/>
    </w:rPr>
  </w:style>
  <w:style w:type="character" w:customStyle="1" w:styleId="FontStyle32">
    <w:name w:val="Font Style32"/>
    <w:qFormat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Vnbnnidung2Exact">
    <w:name w:val="Văn bản nội dung (2) Exact"/>
    <w:qFormat/>
    <w:rPr>
      <w:rFonts w:ascii="Times New Roman" w:eastAsia="Times New Roman" w:hAnsi="Times New Roman" w:cs="Times New Roman"/>
      <w:sz w:val="22"/>
      <w:szCs w:val="22"/>
      <w:u w:val="none"/>
    </w:rPr>
  </w:style>
  <w:style w:type="character" w:customStyle="1" w:styleId="Vnbnnidung2">
    <w:name w:val="Văn bản nội dung (2)_"/>
    <w:link w:val="Vnbnnidung20"/>
    <w:qFormat/>
    <w:rPr>
      <w:sz w:val="22"/>
      <w:szCs w:val="22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qFormat/>
    <w:pPr>
      <w:widowControl w:val="0"/>
      <w:shd w:val="clear" w:color="auto" w:fill="FFFFFF"/>
      <w:spacing w:before="240" w:after="480" w:line="0" w:lineRule="atLeast"/>
      <w:ind w:hanging="520"/>
      <w:jc w:val="right"/>
    </w:pPr>
    <w:rPr>
      <w:szCs w:val="22"/>
    </w:rPr>
  </w:style>
  <w:style w:type="character" w:customStyle="1" w:styleId="Vnbnnidung210pt">
    <w:name w:val="Văn bản nội dung (2) + 10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FooterChar">
    <w:name w:val="Footer Char"/>
    <w:link w:val="Footer"/>
    <w:uiPriority w:val="99"/>
    <w:qFormat/>
    <w:rPr>
      <w:sz w:val="22"/>
    </w:rPr>
  </w:style>
  <w:style w:type="paragraph" w:styleId="ListParagraph">
    <w:name w:val="List Paragraph"/>
    <w:aliases w:val="Picture,1.0,H1,bullet,List Paragraph1,bullet 1,List Paragraph Char Char,Normal Sentence,Number_1,b1,Colorful List - Accent 11,List Paragraph11,List Paragraph2,List Paragraph21,lp1,ListPar1,new,SGLText List Paragraph,list1,b14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Chthchbng">
    <w:name w:val="Chú thích bảng_"/>
    <w:link w:val="Chthchbng0"/>
    <w:qFormat/>
    <w:rPr>
      <w:b/>
      <w:bCs/>
      <w:i/>
      <w:iCs/>
      <w:sz w:val="22"/>
      <w:szCs w:val="22"/>
      <w:shd w:val="clear" w:color="auto" w:fill="FFFFFF"/>
    </w:rPr>
  </w:style>
  <w:style w:type="paragraph" w:customStyle="1" w:styleId="Chthchbng0">
    <w:name w:val="Chú thích bảng"/>
    <w:basedOn w:val="Normal"/>
    <w:link w:val="Chthchbng"/>
    <w:qFormat/>
    <w:pPr>
      <w:widowControl w:val="0"/>
      <w:shd w:val="clear" w:color="auto" w:fill="FFFFFF"/>
      <w:spacing w:line="0" w:lineRule="atLeast"/>
      <w:jc w:val="both"/>
    </w:pPr>
    <w:rPr>
      <w:b/>
      <w:bCs/>
      <w:i/>
      <w:iCs/>
      <w:szCs w:val="22"/>
    </w:rPr>
  </w:style>
  <w:style w:type="character" w:customStyle="1" w:styleId="Vnbnnidung2Inm">
    <w:name w:val="Văn bản nội dung (2) + In đậm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4">
    <w:name w:val="Văn bản nội dung (4)_"/>
    <w:link w:val="Vnbnnidung40"/>
    <w:qFormat/>
    <w:rPr>
      <w:b/>
      <w:bCs/>
      <w:i/>
      <w:iCs/>
      <w:sz w:val="22"/>
      <w:szCs w:val="22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qFormat/>
    <w:pPr>
      <w:widowControl w:val="0"/>
      <w:shd w:val="clear" w:color="auto" w:fill="FFFFFF"/>
      <w:spacing w:line="422" w:lineRule="exact"/>
      <w:ind w:hanging="460"/>
      <w:jc w:val="both"/>
    </w:pPr>
    <w:rPr>
      <w:b/>
      <w:bCs/>
      <w:i/>
      <w:iCs/>
      <w:szCs w:val="22"/>
    </w:rPr>
  </w:style>
  <w:style w:type="character" w:customStyle="1" w:styleId="Vnbnnidung4Khnginnghing">
    <w:name w:val="Văn bản nội dung (4) + Không in nghiêng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Innghing">
    <w:name w:val="Văn bản nội dung (2) + In nghiêng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85pt">
    <w:name w:val="Văn bản nội dung (2) + 8.5 pt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u w:val="none"/>
      <w:lang w:val="vi-VN" w:eastAsia="vi-VN" w:bidi="vi-VN"/>
    </w:rPr>
  </w:style>
  <w:style w:type="character" w:customStyle="1" w:styleId="Vnbnnidung3">
    <w:name w:val="Văn bản nội dung (3)_"/>
    <w:link w:val="Vnbnnidung30"/>
    <w:qFormat/>
    <w:rPr>
      <w:b/>
      <w:bCs/>
      <w:sz w:val="22"/>
      <w:szCs w:val="22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qFormat/>
    <w:pPr>
      <w:widowControl w:val="0"/>
      <w:shd w:val="clear" w:color="auto" w:fill="FFFFFF"/>
      <w:spacing w:after="180" w:line="269" w:lineRule="exact"/>
      <w:ind w:hanging="520"/>
      <w:jc w:val="center"/>
    </w:pPr>
    <w:rPr>
      <w:b/>
      <w:bCs/>
      <w:szCs w:val="22"/>
    </w:rPr>
  </w:style>
  <w:style w:type="character" w:customStyle="1" w:styleId="Vnbnnidung14">
    <w:name w:val="Văn bản nội dung (14)_"/>
    <w:link w:val="Vnbnnidung140"/>
    <w:qFormat/>
    <w:rPr>
      <w:b/>
      <w:bCs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qFormat/>
    <w:pPr>
      <w:widowControl w:val="0"/>
      <w:shd w:val="clear" w:color="auto" w:fill="FFFFFF"/>
      <w:spacing w:before="60" w:line="422" w:lineRule="exact"/>
    </w:pPr>
    <w:rPr>
      <w:b/>
      <w:bCs/>
      <w:sz w:val="20"/>
    </w:rPr>
  </w:style>
  <w:style w:type="character" w:customStyle="1" w:styleId="Vnbnnidung1411pt">
    <w:name w:val="Văn bản nội dung (14) + 11 pt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ChthchnhExact">
    <w:name w:val="Chú thích ảnh Exact"/>
    <w:qFormat/>
    <w:rPr>
      <w:rFonts w:ascii="Times New Roman" w:eastAsia="Times New Roman" w:hAnsi="Times New Roman" w:cs="Times New Roman"/>
      <w:color w:val="000000"/>
      <w:spacing w:val="20"/>
      <w:w w:val="100"/>
      <w:position w:val="0"/>
      <w:sz w:val="11"/>
      <w:szCs w:val="11"/>
      <w:u w:val="single"/>
      <w:lang w:val="vi-VN" w:eastAsia="vi-VN" w:bidi="vi-VN"/>
    </w:rPr>
  </w:style>
  <w:style w:type="character" w:customStyle="1" w:styleId="Tiu3">
    <w:name w:val="Tiêu đề #3_"/>
    <w:link w:val="Tiu30"/>
    <w:qFormat/>
    <w:rPr>
      <w:b/>
      <w:bCs/>
      <w:sz w:val="22"/>
      <w:szCs w:val="22"/>
      <w:shd w:val="clear" w:color="auto" w:fill="FFFFFF"/>
    </w:rPr>
  </w:style>
  <w:style w:type="paragraph" w:customStyle="1" w:styleId="Tiu30">
    <w:name w:val="Tiêu đề #3"/>
    <w:basedOn w:val="Normal"/>
    <w:link w:val="Tiu3"/>
    <w:qFormat/>
    <w:pPr>
      <w:widowControl w:val="0"/>
      <w:shd w:val="clear" w:color="auto" w:fill="FFFFFF"/>
      <w:spacing w:after="240" w:line="266" w:lineRule="exact"/>
      <w:jc w:val="center"/>
      <w:outlineLvl w:val="2"/>
    </w:pPr>
    <w:rPr>
      <w:b/>
      <w:bCs/>
      <w:szCs w:val="22"/>
    </w:rPr>
  </w:style>
  <w:style w:type="character" w:customStyle="1" w:styleId="Vnbnnidung2Georgia">
    <w:name w:val="Văn bản nội dung (2) + Georgia"/>
    <w:qFormat/>
    <w:rPr>
      <w:rFonts w:ascii="Georgia" w:eastAsia="Georgia" w:hAnsi="Georgia" w:cs="Georgia"/>
      <w:color w:val="000000"/>
      <w:spacing w:val="0"/>
      <w:w w:val="100"/>
      <w:position w:val="0"/>
      <w:sz w:val="26"/>
      <w:szCs w:val="26"/>
      <w:shd w:val="clear" w:color="auto" w:fill="FFFFFF"/>
      <w:lang w:val="vi-VN" w:eastAsia="vi-VN" w:bidi="vi-VN"/>
    </w:rPr>
  </w:style>
  <w:style w:type="character" w:customStyle="1" w:styleId="BalloonTextChar">
    <w:name w:val="Balloon Text Char"/>
    <w:link w:val="BalloonText"/>
    <w:qFormat/>
    <w:rPr>
      <w:rFonts w:ascii="Tahoma" w:hAnsi="Tahoma"/>
      <w:sz w:val="16"/>
      <w:szCs w:val="16"/>
      <w:lang w:val="zh-CN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zh-CN" w:eastAsia="zh-CN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2"/>
    </w:rPr>
  </w:style>
  <w:style w:type="character" w:customStyle="1" w:styleId="ListParagraphChar">
    <w:name w:val="List Paragraph Char"/>
    <w:aliases w:val="Picture Char,1.0 Char,H1 Char,bullet Char,List Paragraph1 Char,bullet 1 Char,List Paragraph Char Char Char,Normal Sentence Char,Number_1 Char,b1 Char,Colorful List - Accent 11 Char,List Paragraph11 Char,List Paragraph2 Char,lp1 Char"/>
    <w:link w:val="ListParagraph"/>
    <w:uiPriority w:val="34"/>
    <w:qFormat/>
    <w:rsid w:val="00CF3ED7"/>
    <w:rPr>
      <w:rFonts w:ascii="Calibri" w:eastAsia="Calibri" w:hAnsi="Calibr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314BFB"/>
    <w:rPr>
      <w:color w:val="954F72"/>
      <w:u w:val="single"/>
    </w:rPr>
  </w:style>
  <w:style w:type="paragraph" w:customStyle="1" w:styleId="msonormal0">
    <w:name w:val="msonormal"/>
    <w:basedOn w:val="Normal"/>
    <w:rsid w:val="00314BFB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Normal"/>
    <w:rsid w:val="00314BFB"/>
    <w:pPr>
      <w:spacing w:before="100" w:beforeAutospacing="1" w:after="100" w:afterAutospacing="1"/>
    </w:pPr>
    <w:rPr>
      <w:sz w:val="20"/>
    </w:rPr>
  </w:style>
  <w:style w:type="paragraph" w:customStyle="1" w:styleId="font6">
    <w:name w:val="font6"/>
    <w:basedOn w:val="Normal"/>
    <w:rsid w:val="00314BFB"/>
    <w:pPr>
      <w:spacing w:before="100" w:beforeAutospacing="1" w:after="100" w:afterAutospacing="1"/>
    </w:pPr>
    <w:rPr>
      <w:color w:val="FF0000"/>
      <w:sz w:val="20"/>
    </w:rPr>
  </w:style>
  <w:style w:type="paragraph" w:customStyle="1" w:styleId="font7">
    <w:name w:val="font7"/>
    <w:basedOn w:val="Normal"/>
    <w:rsid w:val="00314BFB"/>
    <w:pPr>
      <w:spacing w:before="100" w:beforeAutospacing="1" w:after="100" w:afterAutospacing="1"/>
    </w:pPr>
    <w:rPr>
      <w:color w:val="000000"/>
      <w:sz w:val="20"/>
    </w:rPr>
  </w:style>
  <w:style w:type="paragraph" w:customStyle="1" w:styleId="xl74">
    <w:name w:val="xl74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">
    <w:name w:val="xl82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4">
    <w:name w:val="xl104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05">
    <w:name w:val="xl105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11">
    <w:name w:val="xl111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2">
    <w:name w:val="xl112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15">
    <w:name w:val="xl115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6">
    <w:name w:val="xl116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18">
    <w:name w:val="xl118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19">
    <w:name w:val="xl119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0">
    <w:name w:val="xl120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1">
    <w:name w:val="xl121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2">
    <w:name w:val="xl122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24">
    <w:name w:val="xl124"/>
    <w:basedOn w:val="Normal"/>
    <w:rsid w:val="00314BFB"/>
    <w:pPr>
      <w:shd w:val="clear" w:color="000000" w:fill="F4B08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5">
    <w:name w:val="xl125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26">
    <w:name w:val="xl126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27">
    <w:name w:val="xl127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9">
    <w:name w:val="xl129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1">
    <w:name w:val="xl131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34">
    <w:name w:val="xl134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6">
    <w:name w:val="xl136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37">
    <w:name w:val="xl137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0">
    <w:name w:val="xl140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2">
    <w:name w:val="xl142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45">
    <w:name w:val="xl145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6">
    <w:name w:val="xl146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49">
    <w:name w:val="xl149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2">
    <w:name w:val="xl152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3">
    <w:name w:val="xl153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4">
    <w:name w:val="xl154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5">
    <w:name w:val="xl155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6">
    <w:name w:val="xl156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57">
    <w:name w:val="xl157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8">
    <w:name w:val="xl158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9">
    <w:name w:val="xl159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60">
    <w:name w:val="xl160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1">
    <w:name w:val="xl161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2">
    <w:name w:val="xl162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63">
    <w:name w:val="xl163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64">
    <w:name w:val="xl164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65">
    <w:name w:val="xl165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6">
    <w:name w:val="xl166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67">
    <w:name w:val="xl167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168">
    <w:name w:val="xl168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69">
    <w:name w:val="xl169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170">
    <w:name w:val="xl170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1">
    <w:name w:val="xl171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172">
    <w:name w:val="xl172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3">
    <w:name w:val="xl173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4">
    <w:name w:val="xl174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5">
    <w:name w:val="xl175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6">
    <w:name w:val="xl176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77">
    <w:name w:val="xl177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8">
    <w:name w:val="xl178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9">
    <w:name w:val="xl179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0">
    <w:name w:val="xl180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1">
    <w:name w:val="xl181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2">
    <w:name w:val="xl182"/>
    <w:basedOn w:val="Normal"/>
    <w:rsid w:val="00314BFB"/>
    <w:pPr>
      <w:shd w:val="clear" w:color="000000" w:fill="F4B08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3">
    <w:name w:val="xl183"/>
    <w:basedOn w:val="Normal"/>
    <w:rsid w:val="00314BFB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4">
    <w:name w:val="xl184"/>
    <w:basedOn w:val="Normal"/>
    <w:rsid w:val="00314BFB"/>
    <w:pPr>
      <w:shd w:val="clear" w:color="000000" w:fill="F4B084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5">
    <w:name w:val="xl185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6">
    <w:name w:val="xl186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7">
    <w:name w:val="xl187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88">
    <w:name w:val="xl188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89">
    <w:name w:val="xl189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0">
    <w:name w:val="xl190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1">
    <w:name w:val="xl191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2">
    <w:name w:val="xl192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3">
    <w:name w:val="xl193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4">
    <w:name w:val="xl194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5">
    <w:name w:val="xl195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96">
    <w:name w:val="xl196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97">
    <w:name w:val="xl197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8">
    <w:name w:val="xl198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99">
    <w:name w:val="xl199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00">
    <w:name w:val="xl200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201">
    <w:name w:val="xl201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2">
    <w:name w:val="xl202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03">
    <w:name w:val="xl203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4">
    <w:name w:val="xl204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5">
    <w:name w:val="xl205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206">
    <w:name w:val="xl206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07">
    <w:name w:val="xl207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08">
    <w:name w:val="xl208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209">
    <w:name w:val="xl209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10">
    <w:name w:val="xl210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11">
    <w:name w:val="xl211"/>
    <w:basedOn w:val="Normal"/>
    <w:rsid w:val="00314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font8">
    <w:name w:val="font8"/>
    <w:basedOn w:val="Normal"/>
    <w:rsid w:val="009412AA"/>
    <w:pPr>
      <w:spacing w:before="100" w:beforeAutospacing="1" w:after="100" w:afterAutospacing="1"/>
    </w:pPr>
    <w:rPr>
      <w:color w:val="FF0000"/>
      <w:sz w:val="20"/>
    </w:rPr>
  </w:style>
  <w:style w:type="character" w:customStyle="1" w:styleId="Heading1Char">
    <w:name w:val="Heading 1 Char"/>
    <w:basedOn w:val="DefaultParagraphFont"/>
    <w:link w:val="Heading1"/>
    <w:rsid w:val="002E4D5F"/>
    <w:rPr>
      <w:rFonts w:ascii="Arial" w:eastAsia="Times New Roman" w:hAnsi="Arial"/>
      <w:b/>
      <w:caps/>
      <w:sz w:val="22"/>
    </w:rPr>
  </w:style>
  <w:style w:type="character" w:customStyle="1" w:styleId="Heading2Char">
    <w:name w:val="Heading 2 Char"/>
    <w:basedOn w:val="DefaultParagraphFont"/>
    <w:link w:val="Heading2"/>
    <w:rsid w:val="002E4D5F"/>
    <w:rPr>
      <w:rFonts w:ascii="Arial" w:eastAsia="Times New Roman" w:hAnsi="Arial"/>
      <w:b/>
      <w:sz w:val="22"/>
    </w:rPr>
  </w:style>
  <w:style w:type="character" w:customStyle="1" w:styleId="Heading3Char">
    <w:name w:val="Heading 3 Char"/>
    <w:basedOn w:val="DefaultParagraphFont"/>
    <w:link w:val="Heading3"/>
    <w:rsid w:val="002E4D5F"/>
    <w:rPr>
      <w:rFonts w:eastAsia="Times New Roman"/>
      <w:b/>
      <w:sz w:val="22"/>
    </w:rPr>
  </w:style>
  <w:style w:type="character" w:customStyle="1" w:styleId="Heading4Char">
    <w:name w:val="Heading 4 Char"/>
    <w:basedOn w:val="DefaultParagraphFont"/>
    <w:link w:val="Heading4"/>
    <w:rsid w:val="002E4D5F"/>
    <w:rPr>
      <w:rFonts w:ascii="Arial" w:eastAsia="Times New Roman" w:hAnsi="Arial"/>
      <w:b/>
      <w:sz w:val="22"/>
    </w:rPr>
  </w:style>
  <w:style w:type="character" w:customStyle="1" w:styleId="Heading5Char">
    <w:name w:val="Heading 5 Char"/>
    <w:basedOn w:val="DefaultParagraphFont"/>
    <w:link w:val="Heading5"/>
    <w:rsid w:val="002E4D5F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2E4D5F"/>
    <w:rPr>
      <w:rFonts w:ascii="Arial" w:eastAsia="Times New Roman" w:hAnsi="Arial"/>
      <w:i/>
      <w:sz w:val="22"/>
    </w:rPr>
  </w:style>
  <w:style w:type="character" w:customStyle="1" w:styleId="Heading7Char">
    <w:name w:val="Heading 7 Char"/>
    <w:basedOn w:val="DefaultParagraphFont"/>
    <w:link w:val="Heading7"/>
    <w:rsid w:val="002E4D5F"/>
    <w:rPr>
      <w:rFonts w:ascii="Arial" w:eastAsia="Times New Roman" w:hAnsi="Arial"/>
      <w:sz w:val="22"/>
    </w:rPr>
  </w:style>
  <w:style w:type="character" w:customStyle="1" w:styleId="Heading8Char">
    <w:name w:val="Heading 8 Char"/>
    <w:basedOn w:val="DefaultParagraphFont"/>
    <w:link w:val="Heading8"/>
    <w:rsid w:val="002E4D5F"/>
    <w:rPr>
      <w:rFonts w:ascii="Arial" w:eastAsia="Times New Roman" w:hAnsi="Arial"/>
      <w:i/>
      <w:sz w:val="22"/>
    </w:rPr>
  </w:style>
  <w:style w:type="character" w:customStyle="1" w:styleId="Heading9Char">
    <w:name w:val="Heading 9 Char"/>
    <w:basedOn w:val="DefaultParagraphFont"/>
    <w:link w:val="Heading9"/>
    <w:rsid w:val="002E4D5F"/>
    <w:rPr>
      <w:rFonts w:ascii="Arial" w:eastAsia="Times New Roman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Common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3B611-2CCF-4938-A49A-5117D975C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Common1</Template>
  <TotalTime>4294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Deloitte Touche Tohmatsu</dc:creator>
  <cp:lastModifiedBy>ADMIN</cp:lastModifiedBy>
  <cp:revision>221</cp:revision>
  <cp:lastPrinted>2025-07-14T09:10:00Z</cp:lastPrinted>
  <dcterms:created xsi:type="dcterms:W3CDTF">2025-03-07T03:18:00Z</dcterms:created>
  <dcterms:modified xsi:type="dcterms:W3CDTF">2025-10-31T04:08:00Z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1033-11.2.0.11417</vt:lpwstr>
  </property>
  <property fmtid="{D5CDD505-2E9C-101B-9397-08002B2CF9AE}" pid="3" name="ICV">
    <vt:lpwstr>BDBEE7BC5B7A48919079A730FD5C5157</vt:lpwstr>
  </property>
</Properties>
</file>